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81" w:after="0" w:line="181" w:lineRule="exact"/>
        <w:ind w:left="107" w:right="-20"/>
        <w:jc w:val="left"/>
        <w:rPr>
          <w:rFonts w:ascii="Trebuchet MS" w:hAnsi="Trebuchet MS" w:cs="Trebuchet MS" w:eastAsia="Trebuchet MS"/>
          <w:sz w:val="16"/>
          <w:szCs w:val="16"/>
        </w:rPr>
      </w:pPr>
      <w:rPr/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16"/>
          <w:w w:val="100"/>
          <w:position w:val="-1"/>
        </w:rPr>
        <w:t>V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ANGELISCHE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LANDESKIRCHE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IN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BADEN: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14"/>
          <w:w w:val="100"/>
          <w:position w:val="-1"/>
        </w:rPr>
        <w:t>W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AS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2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SIE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2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UNS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9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ANVE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7"/>
          <w:w w:val="100"/>
          <w:position w:val="-1"/>
        </w:rPr>
        <w:t>R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TRAUEN</w:t>
      </w:r>
      <w:r>
        <w:rPr>
          <w:rFonts w:ascii="Trebuchet MS" w:hAnsi="Trebuchet MS" w:cs="Trebuchet MS" w:eastAsia="Trebuchet MS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9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3" w:after="0" w:line="249" w:lineRule="exact"/>
        <w:ind w:left="561" w:right="-20"/>
        <w:jc w:val="left"/>
        <w:rPr>
          <w:rFonts w:ascii="Trebuchet MS" w:hAnsi="Trebuchet MS" w:cs="Trebuchet MS" w:eastAsia="Trebuchet MS"/>
          <w:sz w:val="22"/>
          <w:szCs w:val="22"/>
        </w:rPr>
      </w:pPr>
      <w:rPr/>
      <w:r>
        <w:rPr/>
        <w:pict>
          <v:group style="position:absolute;margin-left:307.372589pt;margin-top:1.159719pt;width:33.599576pt;height:27.141678pt;mso-position-horizontal-relative:page;mso-position-vertical-relative:paragraph;z-index:-225" coordorigin="6147,23" coordsize="672,543">
            <v:group style="position:absolute;left:6356;top:376;width:455;height:181" coordorigin="6356,376" coordsize="455,181">
              <v:shape style="position:absolute;left:6356;top:376;width:455;height:181" coordorigin="6356,376" coordsize="455,181" path="m6529,376l6462,381,6403,397,6356,424,6368,443,6421,493,6459,546,6461,556,6478,556,6497,557,6542,557,6573,556,6659,553,6731,543,6794,520,6810,492,6808,481,6752,429,6691,402,6615,383,6558,377,6529,376e" filled="t" fillcolor="#717EBD" stroked="f">
                <v:path arrowok="t"/>
                <v:fill/>
              </v:shape>
            </v:group>
            <v:group style="position:absolute;left:6172;top:500;width:261;height:53" coordorigin="6172,500" coordsize="261,53">
              <v:shape style="position:absolute;left:6172;top:500;width:261;height:53" coordorigin="6172,500" coordsize="261,53" path="m6387,500l6218,500,6197,505,6180,520,6173,540,6172,553,6433,553,6433,546,6428,524,6413,508,6393,500,6387,500e" filled="t" fillcolor="#717EBD" stroked="f">
                <v:path arrowok="t"/>
                <v:fill/>
              </v:shape>
            </v:group>
            <v:group style="position:absolute;left:6157;top:32;width:290;height:468" coordorigin="6157,32" coordsize="290,468">
              <v:shape style="position:absolute;left:6157;top:32;width:290;height:468" coordorigin="6157,32" coordsize="290,468" path="m6447,32l6157,32,6157,45,6163,108,6180,170,6218,235,6229,247,6231,258,6278,321,6286,364,6285,389,6264,449,6240,478,6231,489,6231,495,6226,500,6378,500,6373,495,6373,484,6358,472,6326,421,6317,378,6319,354,6339,293,6364,265,6373,249,6384,237,6394,224,6220,224,6211,209,6181,139,6169,75,6168,52,6190,45,6447,45,6447,32e" filled="t" fillcolor="#717EBD" stroked="f">
                <v:path arrowok="t"/>
                <v:fill/>
              </v:shape>
            </v:group>
            <v:group style="position:absolute;left:6190;top:45;width:257;height:179" coordorigin="6190,45" coordsize="257,179">
              <v:shape style="position:absolute;left:6190;top:45;width:257;height:179" coordorigin="6190,45" coordsize="257,179" path="m6447,45l6190,45,6191,68,6201,132,6229,204,6239,219,6220,224,6394,224,6395,223,6429,154,6444,89,6446,66,6447,45e" filled="t" fillcolor="#717EBD" stroked="f">
                <v:path arrowok="t"/>
                <v:fill/>
              </v:shape>
            </v:group>
            <w10:wrap type="none"/>
          </v:group>
        </w:pict>
      </w:r>
      <w:r>
        <w:rPr/>
        <w:pict>
          <v:group style="position:absolute;margin-left:473.972473pt;margin-top:.063618pt;width:24.578453pt;height:26.808868pt;mso-position-horizontal-relative:page;mso-position-vertical-relative:paragraph;z-index:-224" coordorigin="9479,1" coordsize="492,536">
            <v:shape style="position:absolute;left:9479;top:1;width:492;height:536" coordorigin="9479,1" coordsize="492,536" path="m9626,249l9594,249,9604,264,9615,280,9628,297,9642,313,9627,324,9577,386,9553,445,9546,509,9546,512,9622,530,9683,537,9703,537,9727,537,9790,533,9865,519,9885,501,9884,478,9867,416,9833,364,9803,338,9808,325,9729,325,9711,324,9649,286,9626,249,9626,249e" filled="t" fillcolor="#BCD85F" stroked="f">
              <v:path arrowok="t"/>
              <v:fill/>
            </v:shape>
            <v:shape style="position:absolute;left:9479;top:1;width:492;height:536" coordorigin="9479,1" coordsize="492,536" path="m9592,302l9544,302,9554,313,9568,344,9592,302e" filled="t" fillcolor="#BCD85F" stroked="f">
              <v:path arrowok="t"/>
              <v:fill/>
            </v:shape>
            <v:shape style="position:absolute;left:9479;top:1;width:492;height:536" coordorigin="9479,1" coordsize="492,536" path="m9861,166l9815,166,9819,189,9819,212,9804,272,9752,321,9729,325,9808,325,9818,304,9825,286,9832,266,9838,246,9841,236,9877,236,9860,228,9860,220,9861,213,9861,210,9862,205,9862,180,9862,178,9861,166e" filled="t" fillcolor="#BCD85F" stroked="f">
              <v:path arrowok="t"/>
              <v:fill/>
            </v:shape>
            <v:shape style="position:absolute;left:9479;top:1;width:492;height:536" coordorigin="9479,1" coordsize="492,536" path="m9877,236l9841,236,9844,237,9852,248,9862,257,9873,263,9844,274,9891,322,9900,273,9942,273,9959,269,9967,250,9969,243,9915,243,9916,242,9898,242,9878,237,9877,236e" filled="t" fillcolor="#BCD85F" stroked="f">
              <v:path arrowok="t"/>
              <v:fill/>
            </v:shape>
            <v:shape style="position:absolute;left:9479;top:1;width:492;height:536" coordorigin="9479,1" coordsize="492,536" path="m9535,213l9485,257,9527,275,9508,279,9488,280,9479,295,9486,311,9507,312,9527,308,9544,302,9592,302,9602,284,9572,283,9585,267,9587,262,9555,262,9540,248,9535,213e" filled="t" fillcolor="#BCD85F" stroked="f">
              <v:path arrowok="t"/>
              <v:fill/>
            </v:shape>
            <v:shape style="position:absolute;left:9479;top:1;width:492;height:536" coordorigin="9479,1" coordsize="492,536" path="m9942,273l9900,273,9919,275,9939,274,9942,273e" filled="t" fillcolor="#BCD85F" stroked="f">
              <v:path arrowok="t"/>
              <v:fill/>
            </v:shape>
            <v:shape style="position:absolute;left:9479;top:1;width:492;height:536" coordorigin="9479,1" coordsize="492,536" path="m9625,199l9590,199,9591,205,9592,210,9593,216,9584,234,9571,250,9555,262,9587,262,9594,249,9626,249,9618,228,9614,212,9625,199e" filled="t" fillcolor="#BCD85F" stroked="f">
              <v:path arrowok="t"/>
              <v:fill/>
            </v:shape>
            <v:shape style="position:absolute;left:9479;top:1;width:492;height:536" coordorigin="9479,1" coordsize="492,536" path="m9971,231l9951,238,9932,242,9915,243,9969,243,9971,231e" filled="t" fillcolor="#BCD85F" stroked="f">
              <v:path arrowok="t"/>
              <v:fill/>
            </v:shape>
            <v:shape style="position:absolute;left:9479;top:1;width:492;height:536" coordorigin="9479,1" coordsize="492,536" path="m9892,185l9898,242,9916,242,9950,213,9892,185e" filled="t" fillcolor="#BCD85F" stroked="f">
              <v:path arrowok="t"/>
              <v:fill/>
            </v:shape>
            <v:shape style="position:absolute;left:9479;top:1;width:492;height:536" coordorigin="9479,1" coordsize="492,536" path="m9690,1l9632,26,9600,78,9586,149,9586,152,9587,178,9589,194,9590,199,9590,199,9625,199,9627,197,9639,180,9649,163,9656,143,9858,143,9831,69,9775,16,9740,8,9716,8,9701,4,9690,1e" filled="t" fillcolor="#BCD85F" stroked="f">
              <v:path arrowok="t"/>
              <v:fill/>
            </v:shape>
            <v:shape style="position:absolute;left:9479;top:1;width:492;height:536" coordorigin="9479,1" coordsize="492,536" path="m9858,143l9656,143,9673,152,9728,175,9789,187,9770,180,9752,172,9735,162,9718,149,9859,149,9858,143e" filled="t" fillcolor="#BCD85F" stroked="f">
              <v:path arrowok="t"/>
              <v:fill/>
            </v:shape>
            <v:shape style="position:absolute;left:9479;top:1;width:492;height:536" coordorigin="9479,1" coordsize="492,536" path="m9859,149l9718,149,9736,157,9755,162,9775,166,9795,167,9815,166,9861,166,9860,154,9859,149e" filled="t" fillcolor="#BCD85F" stroked="f">
              <v:path arrowok="t"/>
              <v:fill/>
            </v:shape>
            <v:shape style="position:absolute;left:9479;top:1;width:492;height:536" coordorigin="9479,1" coordsize="492,536" path="m9731,7l9716,8,9740,8,9731,7e" filled="t" fillcolor="#BCD85F" stroked="f">
              <v:path arrowok="t"/>
              <v:fill/>
            </v:shape>
          </v:group>
          <w10:wrap type="none"/>
        </w:pict>
      </w:r>
      <w:r>
        <w:rPr/>
        <w:pict>
          <v:shape style="position:absolute;margin-left:536.126526pt;margin-top:-.773682pt;width:28.784284pt;height:28.824pt;mso-position-horizontal-relative:page;mso-position-vertical-relative:paragraph;z-index:-223" type="#_x0000_t75">
            <v:imagedata r:id="rId5" o:title=""/>
          </v:shape>
        </w:pict>
      </w:r>
      <w:r>
        <w:rPr/>
        <w:pict>
          <v:group style="position:absolute;margin-left:600.138306pt;margin-top:-8.231881pt;width:25.782pt;height:36.503pt;mso-position-horizontal-relative:page;mso-position-vertical-relative:paragraph;z-index:-222" coordorigin="12003,-165" coordsize="516,730">
            <v:group style="position:absolute;left:12088;top:-52;width:346;height:99" coordorigin="12088,-52" coordsize="346,99">
              <v:shape style="position:absolute;left:12088;top:-52;width:346;height:99" coordorigin="12088,-52" coordsize="346,99" path="m12261,-52l12088,34,12095,47,12261,-35,12295,-35,12261,-52e" filled="t" fillcolor="#006381" stroked="f">
                <v:path arrowok="t"/>
                <v:fill/>
              </v:shape>
              <v:shape style="position:absolute;left:12088;top:-52;width:346;height:99" coordorigin="12088,-52" coordsize="346,99" path="m12295,-35l12261,-35,12427,47,12433,34,12295,-35e" filled="t" fillcolor="#006381" stroked="f">
                <v:path arrowok="t"/>
                <v:fill/>
              </v:shape>
            </v:group>
            <v:group style="position:absolute;left:12012;top:172;width:497;height:137" coordorigin="12012,172" coordsize="497,137">
              <v:shape style="position:absolute;left:12012;top:172;width:497;height:137" coordorigin="12012,172" coordsize="497,137" path="m12261,172l12012,295,12019,309,12261,189,12295,189,12261,172e" filled="t" fillcolor="#006381" stroked="f">
                <v:path arrowok="t"/>
                <v:fill/>
              </v:shape>
              <v:shape style="position:absolute;left:12012;top:172;width:497;height:137" coordorigin="12012,172" coordsize="497,137" path="m12295,189l12261,189,12502,309,12509,295,12295,189e" filled="t" fillcolor="#006381" stroked="f">
                <v:path arrowok="t"/>
                <v:fill/>
              </v:shape>
            </v:group>
            <v:group style="position:absolute;left:12219;top:47;width:117;height:120" coordorigin="12219,47" coordsize="117,120">
              <v:shape style="position:absolute;left:12219;top:47;width:117;height:120" coordorigin="12219,47" coordsize="117,120" path="m12255,47l12232,60,12223,76,12223,94,12226,117,12227,120,12224,130,12223,134,12220,142,12220,145,12219,152,12222,160,12224,163,12234,166,12254,164,12263,162,12238,162,12228,158,12298,116,12318,113,12336,113,12334,105,12325,100,12325,100,12322,99,12318,97,12304,89,12296,77,12285,63,12271,52,12255,47e" filled="t" fillcolor="#006381" stroked="f">
                <v:path arrowok="t"/>
                <v:fill/>
              </v:shape>
              <v:shape style="position:absolute;left:12219;top:47;width:117;height:120" coordorigin="12219,47" coordsize="117,120" path="m12336,113l12318,113,12330,115,12326,125,12258,159,12238,162,12263,162,12323,135,12336,117,12336,113e" filled="t" fillcolor="#006381" stroked="f">
                <v:path arrowok="t"/>
                <v:fill/>
              </v:shape>
            </v:group>
            <v:group style="position:absolute;left:12249;top:132;width:23;height:22" coordorigin="12249,132" coordsize="23,22">
              <v:shape style="position:absolute;left:12249;top:132;width:23;height:22" coordorigin="12249,132" coordsize="23,22" path="m12266,132l12260,135,12254,138,12250,141,12249,149,12255,154,12268,154,12273,149,12273,138,12270,134,12266,132e" filled="t" fillcolor="#006381" stroked="f">
                <v:path arrowok="t"/>
                <v:fill/>
              </v:shape>
            </v:group>
            <v:group style="position:absolute;left:12230;top:-155;width:36;height:106" coordorigin="12230,-155" coordsize="36,106">
              <v:shape style="position:absolute;left:12230;top:-155;width:36;height:106" coordorigin="12230,-155" coordsize="36,106" path="m12266,-110l12255,-110,12255,-49,12266,-49,12266,-110e" filled="t" fillcolor="#006381" stroked="f">
                <v:path arrowok="t"/>
                <v:fill/>
              </v:shape>
              <v:shape style="position:absolute;left:12230;top:-155;width:36;height:106" coordorigin="12230,-155" coordsize="36,106" path="m12291,-121l12230,-121,12230,-110,12291,-110,12291,-121e" filled="t" fillcolor="#006381" stroked="f">
                <v:path arrowok="t"/>
                <v:fill/>
              </v:shape>
              <v:shape style="position:absolute;left:12230;top:-155;width:36;height:106" coordorigin="12230,-155" coordsize="36,106" path="m12266,-155l12255,-155,12255,-121,12266,-121,12266,-155e" filled="t" fillcolor="#006381" stroked="f">
                <v:path arrowok="t"/>
                <v:fill/>
              </v:shape>
            </v:group>
            <v:group style="position:absolute;left:12099;top:-27;width:322;height:262" coordorigin="12099,-27" coordsize="322,262">
              <v:shape style="position:absolute;left:12099;top:-27;width:322;height:262" coordorigin="12099,-27" coordsize="322,262" path="m12394,40l12238,40,12272,41,12299,45,12321,51,12336,59,12345,70,12347,198,12331,198,12406,235,12422,53,12394,40e" filled="t" fillcolor="#006381" stroked="f">
                <v:path arrowok="t"/>
                <v:fill/>
              </v:shape>
              <v:shape style="position:absolute;left:12099;top:-27;width:322;height:262" coordorigin="12099,-27" coordsize="322,262" path="m12261,-27l12099,53,12115,233,12190,198,12174,198,12174,79,12179,65,12192,54,12213,45,12238,40,12394,40,12261,-27e" filled="t" fillcolor="#006381" stroked="f">
                <v:path arrowok="t"/>
                <v:fill/>
              </v:shape>
            </v:group>
            <v:group style="position:absolute;left:12024;top:197;width:473;height:359" coordorigin="12024,197" coordsize="473,359">
              <v:shape style="position:absolute;left:12024;top:197;width:473;height:359" coordorigin="12024,197" coordsize="473,359" path="m12261,197l12024,314,12052,556,12205,556,12205,469,12080,469,12080,349,12086,328,12102,313,12378,313,12495,313,12261,197e" filled="t" fillcolor="#006381" stroked="f">
                <v:path arrowok="t"/>
                <v:fill/>
              </v:shape>
              <v:shape style="position:absolute;left:12024;top:197;width:473;height:359" coordorigin="12024,197" coordsize="473,359" path="m12360,339l12249,339,12277,342,12298,352,12309,366,12312,556,12469,556,12479,469,12357,469,12357,349,12360,339e" filled="t" fillcolor="#006381" stroked="f">
                <v:path arrowok="t"/>
                <v:fill/>
              </v:shape>
              <v:shape style="position:absolute;left:12024;top:197;width:473;height:359" coordorigin="12024,197" coordsize="473,359" path="m12378,313l12102,313,12130,314,12149,323,12159,337,12161,469,12205,469,12205,379,12211,360,12227,346,12249,339,12360,339,12363,328,12378,313e" filled="t" fillcolor="#006381" stroked="f">
                <v:path arrowok="t"/>
                <v:fill/>
              </v:shape>
              <v:shape style="position:absolute;left:12024;top:197;width:473;height:359" coordorigin="12024,197" coordsize="473,359" path="m12495,313l12378,313,12407,314,12425,323,12435,337,12437,469,12479,469,12497,314,12495,313e" filled="t" fillcolor="#006381" stroked="f">
                <v:path arrowok="t"/>
                <v:fill/>
              </v:shape>
            </v:group>
            <w10:wrap type="none"/>
          </v:group>
        </w:pict>
      </w:r>
      <w:r>
        <w:rPr/>
        <w:pict>
          <v:shape style="position:absolute;margin-left:660.593018pt;margin-top:-2.137182pt;width:31.6712pt;height:30.9911pt;mso-position-horizontal-relative:page;mso-position-vertical-relative:paragraph;z-index:-221" type="#_x0000_t75">
            <v:imagedata r:id="rId6" o:title=""/>
          </v:shape>
        </w:pict>
      </w:r>
      <w:r>
        <w:rPr/>
        <w:pict>
          <v:group style="position:absolute;margin-left:726.978027pt;margin-top:5.493618pt;width:31.1947pt;height:21.9305pt;mso-position-horizontal-relative:page;mso-position-vertical-relative:paragraph;z-index:-220" coordorigin="14540,110" coordsize="624,439">
            <v:group style="position:absolute;left:14549;top:330;width:371;height:123" coordorigin="14549,330" coordsize="371,123">
              <v:shape style="position:absolute;left:14549;top:330;width:371;height:123" coordorigin="14549,330" coordsize="371,123" path="m14549,330l14549,359,14738,453,14811,424,14738,424,14549,330e" filled="t" fillcolor="#044F96" stroked="f">
                <v:path arrowok="t"/>
                <v:fill/>
              </v:shape>
              <v:shape style="position:absolute;left:14549;top:330;width:371;height:123" coordorigin="14549,330" coordsize="371,123" path="m14920,351l14738,424,14811,424,14920,380,14920,351e" filled="t" fillcolor="#044F96" stroked="f">
                <v:path arrowok="t"/>
                <v:fill/>
              </v:shape>
            </v:group>
            <v:group style="position:absolute;left:14549;top:219;width:371;height:191" coordorigin="14549,219" coordsize="371,191">
              <v:shape style="position:absolute;left:14549;top:219;width:371;height:191" coordorigin="14549,219" coordsize="371,191" path="m14716,219l14567,278,14549,315,14738,409,14898,346,14776,346,14772,344,14711,344,14640,308,14630,301,14633,300,14650,293,14652,283,14632,273,14738,230,14716,219e" filled="t" fillcolor="#044F96" stroked="f">
                <v:path arrowok="t"/>
                <v:fill/>
              </v:shape>
              <v:shape style="position:absolute;left:14549;top:219;width:371;height:191" coordorigin="14549,219" coordsize="371,191" path="m14882,303l14776,346,14898,346,14920,337,14920,323,14882,303e" filled="t" fillcolor="#044F96" stroked="f">
                <v:path arrowok="t"/>
                <v:fill/>
              </v:shape>
              <v:shape style="position:absolute;left:14549;top:219;width:371;height:191" coordorigin="14549,219" coordsize="371,191" path="m14750,337l14729,338,14716,342,14711,344,14772,344,14769,342,14750,337e" filled="t" fillcolor="#044F96" stroked="f">
                <v:path arrowok="t"/>
                <v:fill/>
              </v:shape>
            </v:group>
            <v:group style="position:absolute;left:14549;top:373;width:371;height:123" coordorigin="14549,373" coordsize="371,123">
              <v:shape style="position:absolute;left:14549;top:373;width:371;height:123" coordorigin="14549,373" coordsize="371,123" path="m14549,373l14549,402,14738,496,14811,467,14738,467,14549,373e" filled="t" fillcolor="#044F96" stroked="f">
                <v:path arrowok="t"/>
                <v:fill/>
              </v:shape>
              <v:shape style="position:absolute;left:14549;top:373;width:371;height:123" coordorigin="14549,373" coordsize="371,123" path="m14920,394l14738,467,14811,467,14920,423,14920,394e" filled="t" fillcolor="#044F96" stroked="f">
                <v:path arrowok="t"/>
                <v:fill/>
              </v:shape>
            </v:group>
            <v:group style="position:absolute;left:14751;top:237;width:115;height:60" coordorigin="14751,237" coordsize="115,60">
              <v:shape style="position:absolute;left:14751;top:237;width:115;height:60" coordorigin="14751,237" coordsize="115,60" path="m14751,237l14803,284,14865,297,14751,237e" filled="t" fillcolor="#044F96" stroked="f">
                <v:path arrowok="t"/>
                <v:fill/>
              </v:shape>
            </v:group>
            <v:group style="position:absolute;left:14549;top:416;width:371;height:123" coordorigin="14549,416" coordsize="371,123">
              <v:shape style="position:absolute;left:14549;top:416;width:371;height:123" coordorigin="14549,416" coordsize="371,123" path="m14549,416l14549,445,14738,539,14811,510,14738,510,14549,416e" filled="t" fillcolor="#044F96" stroked="f">
                <v:path arrowok="t"/>
                <v:fill/>
              </v:shape>
              <v:shape style="position:absolute;left:14549;top:416;width:371;height:123" coordorigin="14549,416" coordsize="371,123" path="m14920,437l14738,510,14811,510,14920,467,14920,437e" filled="t" fillcolor="#044F96" stroked="f">
                <v:path arrowok="t"/>
                <v:fill/>
              </v:shape>
            </v:group>
            <v:group style="position:absolute;left:14816;top:119;width:338;height:183" coordorigin="14816,119" coordsize="338,183">
              <v:shape style="position:absolute;left:14816;top:119;width:338;height:183" coordorigin="14816,119" coordsize="338,183" path="m15038,156l14992,156,15063,193,15072,200,15053,208,15051,218,15071,228,14972,267,15007,285,15007,302,15154,243,15154,215,15038,156e" filled="t" fillcolor="#044F96" stroked="f">
                <v:path arrowok="t"/>
                <v:fill/>
              </v:shape>
              <v:shape style="position:absolute;left:14816;top:119;width:338;height:183" coordorigin="14816,119" coordsize="338,183" path="m14965,119l14816,178,14827,195,14920,158,14930,156,15037,156,14965,119e" filled="t" fillcolor="#044F96" stroked="f">
                <v:path arrowok="t"/>
                <v:fill/>
              </v:shape>
              <v:shape style="position:absolute;left:14816;top:119;width:338;height:183" coordorigin="14816,119" coordsize="338,183" path="m15037,156l14930,156,14934,158,14953,163,14973,163,14986,159,14992,156,15038,156,15037,156e" filled="t" fillcolor="#044F96" stroked="f">
                <v:path arrowok="t"/>
                <v:fill/>
              </v:shape>
            </v:group>
            <v:group style="position:absolute;left:15007;top:301;width:147;height:88" coordorigin="15007,301" coordsize="147,88">
              <v:shape style="position:absolute;left:15007;top:301;width:147;height:88" coordorigin="15007,301" coordsize="147,88" path="m15154,301l15007,359,15007,388,15154,330,15154,301e" filled="t" fillcolor="#044F96" stroked="f">
                <v:path arrowok="t"/>
                <v:fill/>
              </v:shape>
            </v:group>
            <v:group style="position:absolute;left:14721;top:185;width:274;height:287" coordorigin="14721,185" coordsize="274,287">
              <v:shape style="position:absolute;left:14721;top:185;width:274;height:287" coordorigin="14721,185" coordsize="274,287" path="m14782,185l14721,209,14932,317,14932,472,14996,446,14996,292,14782,185e" filled="t" fillcolor="#044F96" stroked="f">
                <v:path arrowok="t"/>
                <v:fill/>
              </v:shape>
            </v:group>
            <v:group style="position:absolute;left:15007;top:257;width:147;height:88" coordorigin="15007,257" coordsize="147,88">
              <v:shape style="position:absolute;left:15007;top:257;width:147;height:88" coordorigin="15007,257" coordsize="147,88" path="m15154,257l15007,316,15007,345,15154,286,15154,257e" filled="t" fillcolor="#044F96" stroked="f">
                <v:path arrowok="t"/>
                <v:fill/>
              </v:shape>
            </v:group>
            <v:group style="position:absolute;left:14846;top:204;width:105;height:53" coordorigin="14846,204" coordsize="105,53">
              <v:shape style="position:absolute;left:14846;top:204;width:105;height:53" coordorigin="14846,204" coordsize="105,53" path="m14846,204l14952,257,14951,255,14950,254,14900,216,14846,204e" filled="t" fillcolor="#044F96" stroked="f">
                <v:path arrowok="t"/>
                <v:fill/>
              </v:shape>
            </v:group>
            <v:group style="position:absolute;left:15007;top:344;width:147;height:88" coordorigin="15007,344" coordsize="147,88">
              <v:shape style="position:absolute;left:15007;top:344;width:147;height:88" coordorigin="15007,344" coordsize="147,88" path="m15154,344l15007,403,15007,432,15154,373,15154,344e" filled="t" fillcolor="#044F96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-2"/>
          <w:w w:val="100"/>
          <w:b/>
          <w:bCs/>
          <w:position w:val="-1"/>
        </w:rPr>
        <w:t>W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4"/>
          <w:w w:val="100"/>
          <w:b/>
          <w:bCs/>
          <w:position w:val="-1"/>
        </w:rPr>
        <w:t>A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B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5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W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3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5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2"/>
          <w:w w:val="100"/>
          <w:b/>
          <w:bCs/>
          <w:position w:val="-1"/>
        </w:rPr>
        <w:t>M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IN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3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8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8"/>
          <w:w w:val="100"/>
          <w:b/>
          <w:bCs/>
          <w:position w:val="-1"/>
        </w:rPr>
        <w:t>C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H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7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6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?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  <w:position w:val="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740"/>
        </w:sectPr>
      </w:pPr>
      <w:rPr/>
    </w:p>
    <w:p>
      <w:pPr>
        <w:spacing w:before="48" w:after="0" w:line="272" w:lineRule="auto"/>
        <w:ind w:left="561" w:right="-44"/>
        <w:jc w:val="left"/>
        <w:rPr>
          <w:rFonts w:ascii="Trebuchet MS" w:hAnsi="Trebuchet MS" w:cs="Trebuchet MS" w:eastAsia="Trebuchet MS"/>
          <w:sz w:val="14"/>
          <w:szCs w:val="14"/>
        </w:rPr>
      </w:pPr>
      <w:rPr/>
      <w:r>
        <w:rPr/>
        <w:pict>
          <v:group style="position:absolute;margin-left:28.555pt;margin-top:15.298359pt;width:768.953pt;height:299.323597pt;mso-position-horizontal-relative:page;mso-position-vertical-relative:paragraph;z-index:-226" coordorigin="571,306" coordsize="15379,5986">
            <v:group style="position:absolute;left:581;top:317;width:15359;height:5965" coordorigin="581,317" coordsize="15359,5965">
              <v:shape style="position:absolute;left:581;top:317;width:15359;height:5965" coordorigin="581,317" coordsize="15359,5965" path="m16521,3121l16521,1115,16045,1568,16028,1579,15994,1603,15945,1639,15850,1708,15720,1802,15618,1874,15374,2052,14478,2722,13664,3207,13327,3389,13026,3546,12661,3730,11398,4119,10132,4375,8896,4609,7694,4821,6531,5014,5410,5187,4334,5342,2333,5602,1162,5733,1162,6282,10873,6282,11025,6159,11976,5353,12958,4488,13974,3560,15225,3332,16493,3126,16521,3121e" filled="t" fillcolor="#FFFFFF" stroked="f">
                <v:path arrowok="t"/>
                <v:fill/>
              </v:shape>
            </v:group>
            <v:group style="position:absolute;left:14050;top:2704;width:7;height:5" coordorigin="14050,2704" coordsize="7,5">
              <v:shape style="position:absolute;left:14050;top:2704;width:7;height:5" coordorigin="14050,2704" coordsize="7,5" path="m14056,2704l14054,2706,14052,2707,14050,2708,14050,2709,14054,2706,14056,2704e" filled="t" fillcolor="#00AEEF" stroked="f">
                <v:path arrowok="t"/>
                <v:fill/>
              </v:shape>
            </v:group>
            <v:group style="position:absolute;left:12497;top:3578;width:2;height:2" coordorigin="12497,3578" coordsize="2,2">
              <v:shape style="position:absolute;left:12497;top:3578;width:2;height:2" coordorigin="12497,3578" coordsize="2,1" path="m12499,3578l12498,3579,12497,3579,12497,3580,12498,3579,12499,3578e" filled="t" fillcolor="#F9ED32" stroked="f">
                <v:path arrowok="t"/>
                <v:fill/>
              </v:shape>
            </v:group>
            <v:group style="position:absolute;left:15450;top:316;width:490;height:1265" coordorigin="15450,316" coordsize="490,1265">
              <v:shape style="position:absolute;left:15450;top:316;width:490;height:1265" coordorigin="15450,316" coordsize="490,1265" path="m15940,1115l15450,1580,15940,1248,15940,1115e" filled="t" fillcolor="#BCD85F" stroked="f">
                <v:path arrowok="t"/>
                <v:fill/>
              </v:shape>
            </v:group>
            <v:group style="position:absolute;left:13826;top:643;width:2114;height:2131" coordorigin="13826,643" coordsize="2114,2131">
              <v:shape style="position:absolute;left:13826;top:643;width:2114;height:2131" coordorigin="13826,643" coordsize="2114,2131" path="m15940,1228l14902,1974,13826,2774,14082,2633,14470,2427,14982,2162,15608,1846,15940,1683,15940,1228e" filled="t" fillcolor="#FFF450" stroked="f">
                <v:path arrowok="t"/>
                <v:fill/>
              </v:shape>
            </v:group>
            <v:group style="position:absolute;left:12363;top:1116;width:3577;height:2532" coordorigin="12363,1116" coordsize="3577,2532">
              <v:shape style="position:absolute;left:12363;top:1116;width:3577;height:2532" coordorigin="12363,1116" coordsize="3577,2532" path="m15940,1570l15167,1992,13770,2796,12363,3648,14026,3093,15668,2578,15940,2497,15940,1570e" filled="t" fillcolor="#95D6D7" stroked="f">
                <v:path arrowok="t"/>
                <v:fill/>
              </v:shape>
            </v:group>
            <v:group style="position:absolute;left:10835;top:2096;width:5105;height:2019" coordorigin="10835,2096" coordsize="5105,2019">
              <v:shape style="position:absolute;left:10835;top:2096;width:5105;height:2019" coordorigin="10835,2096" coordsize="5105,2019" path="m15940,2393l13292,3329,12466,3607,11649,3870,10835,4116,12158,3812,13518,3536,14904,3288,15940,3124,15940,2393e" filled="t" fillcolor="#BCD85F" stroked="f">
                <v:path arrowok="t"/>
                <v:fill/>
              </v:shape>
            </v:group>
            <v:group style="position:absolute;left:581;top:3634;width:11817;height:2648" coordorigin="581,3634" coordsize="11817,2648">
              <v:shape style="position:absolute;left:581;top:3634;width:11817;height:2648" coordorigin="581,3634" coordsize="11817,2648" path="m12979,3634l12943,3642,11571,4068,10254,4456,8993,4807,7789,5125,6640,5410,5548,5666,4513,5894,3535,6096,2614,6274,2570,6282,6980,6282,7372,6130,8228,5787,9071,5437,9898,5082,10706,4724,11492,4362,12250,3998,12979,3634e" filled="t" fillcolor="#8E9ACE" stroked="f">
                <v:path arrowok="t"/>
                <v:fill/>
              </v:shape>
            </v:group>
            <v:group style="position:absolute;left:581;top:2768;width:13255;height:3514" coordorigin="581,2768" coordsize="13255,3514">
              <v:shape style="position:absolute;left:581;top:2768;width:13255;height:3514" coordorigin="581,2768" coordsize="13255,3514" path="m14417,2768l13782,3142,13077,3520,12310,3902,11487,4285,10617,4667,9706,5047,8761,5424,7790,5795,6800,6158,6449,6282,9227,6282,10089,5745,10936,5201,11705,4693,12390,4227,12985,3813,13485,3457,13884,3167,14176,2950,14356,2815,14417,2768e" filled="t" fillcolor="#78D0EB" stroked="f">
                <v:path arrowok="t"/>
                <v:fill/>
              </v:shape>
            </v:group>
            <v:group style="position:absolute;left:1070;top:1560;width:14404;height:4722" coordorigin="1070,1560" coordsize="14404,4722">
              <v:shape style="position:absolute;left:1070;top:1560;width:14404;height:4722" coordorigin="1070,1560" coordsize="14404,4722" path="m15474,1560l15456,1572,15422,1597,15388,1621,15213,1749,15121,1814,14908,1967,14716,2109,13972,2668,13206,3222,12434,3759,11655,4282,10868,4789,10072,5282,9267,5762,8452,6228,8352,6282,10290,6282,10970,5718,12034,4795,13137,3798,14283,2721,15474,1560e" filled="t" fillcolor="#69BADE" stroked="f">
                <v:path arrowok="t"/>
                <v:fill/>
              </v:shape>
            </v:group>
            <v:group style="position:absolute;left:581;top:4114;width:10264;height:2169" coordorigin="581,4114" coordsize="10264,2169">
              <v:shape style="position:absolute;left:581;top:4114;width:10264;height:2169" coordorigin="581,4114" coordsize="10264,2169" path="m11426,4114l10158,4370,8920,4604,7716,4818,6551,5011,5428,5184,4350,5340,2345,5600,1162,5733,1162,6282,4614,6282,5812,6044,6008,5990,6557,5827,7120,5650,7708,5454,9007,4999,11426,4114e" filled="t" fillcolor="#0060A1" stroked="f">
                <v:path arrowok="t"/>
                <v:fill/>
              </v:shape>
            </v:group>
            <v:group style="position:absolute;left:1553;top:5394;width:13406;height:514" coordorigin="1553,5394" coordsize="13406,514">
              <v:shape style="position:absolute;left:1553;top:5394;width:13406;height:514" coordorigin="1553,5394" coordsize="13406,514" path="m1553,5908l14959,5908,14959,5394,1553,5394,1553,5908e" filled="t" fillcolor="#69BADE" stroked="f">
                <v:path arrowok="t"/>
                <v:fill/>
              </v:shape>
            </v:group>
            <v:group style="position:absolute;left:1029;top:1688;width:407;height:37" coordorigin="1029,1688" coordsize="407,37">
              <v:shape style="position:absolute;left:1029;top:1688;width:407;height:37" coordorigin="1029,1688" coordsize="407,37" path="m1029,1688l1093,1708,1155,1719,1215,1724,1236,1724,1254,1724,1332,1716,1395,1702,1432,1689,1436,1688,1030,1688,1029,1688e" filled="t" fillcolor="#044F96" stroked="f">
                <v:path arrowok="t"/>
                <v:fill/>
              </v:shape>
            </v:group>
            <v:group style="position:absolute;left:1023;top:1141;width:418;height:547" coordorigin="1023,1141" coordsize="418,547">
              <v:shape style="position:absolute;left:1023;top:1141;width:418;height:547" coordorigin="1023,1141" coordsize="418,547" path="m1222,1141l1162,1149,1106,1170,1102,1172,1099,1176,1100,1200,1101,1219,1107,1281,1130,1338,1133,1351,1145,1412,1161,1449,1153,1455,1091,1508,1052,1574,1032,1633,1024,1676,1023,1681,1025,1685,1030,1688,1436,1688,1438,1687,1441,1682,1439,1663,1424,1602,1399,1547,1351,1484,1340,1475,1224,1475,1208,1468,1170,1416,1156,1357,1155,1335,1157,1334,1173,1330,1196,1326,1215,1324,1238,1323,1350,1323,1351,1317,1137,1317,1125,1246,1123,1207,1125,1187,1182,1168,1244,1164,1344,1164,1328,1158,1308,1151,1284,1145,1266,1143,1246,1141,1222,1141e" filled="t" fillcolor="#044F96" stroked="f">
                <v:path arrowok="t"/>
                <v:fill/>
              </v:shape>
            </v:group>
            <v:group style="position:absolute;left:1224;top:1323;width:126;height:151" coordorigin="1224,1323" coordsize="126,151">
              <v:shape style="position:absolute;left:1224;top:1323;width:126;height:151" coordorigin="1224,1323" coordsize="126,151" path="m1350,1323l1238,1323,1258,1325,1278,1327,1294,1333,1309,1353,1306,1372,1277,1448,1224,1475,1340,1475,1336,1471,1319,1460,1302,1450,1303,1449,1327,1382,1332,1339,1335,1338,1337,1337,1342,1334,1345,1332,1349,1327,1350,1323e" filled="t" fillcolor="#044F96" stroked="f">
                <v:path arrowok="t"/>
                <v:fill/>
              </v:shape>
            </v:group>
            <v:group style="position:absolute;left:1137;top:1301;width:215;height:16" coordorigin="1137,1301" coordsize="215,16">
              <v:shape style="position:absolute;left:1137;top:1301;width:215;height:16" coordorigin="1137,1301" coordsize="215,16" path="m1218,1301l1199,1303,1176,1306,1157,1311,1138,1317,1137,1317,1351,1317,1327,1317,1318,1314,1299,1308,1278,1304,1263,1302,1243,1301,1218,1301e" filled="t" fillcolor="#044F96" stroked="f">
                <v:path arrowok="t"/>
                <v:fill/>
              </v:shape>
            </v:group>
            <v:group style="position:absolute;left:1244;top:1164;width:121;height:153" coordorigin="1244,1164" coordsize="121,153">
              <v:shape style="position:absolute;left:1244;top:1164;width:121;height:153" coordorigin="1244,1164" coordsize="121,153" path="m1344,1164l1244,1164,1262,1165,1282,1168,1306,1174,1325,1181,1342,1190,1342,1211,1335,1277,1327,1317,1351,1317,1362,1242,1365,1187,1365,1182,1365,1181,1354,1181,1345,1164,1344,1164e" filled="t" fillcolor="#044F96" stroked="f">
                <v:path arrowok="t"/>
                <v:fill/>
              </v:shape>
            </v:group>
            <v:group style="position:absolute;left:1212;top:1255;width:40;height:36" coordorigin="1212,1255" coordsize="40,36">
              <v:shape style="position:absolute;left:1212;top:1255;width:40;height:36" coordorigin="1212,1255" coordsize="40,36" path="m1252,1255l1212,1255,1212,1288,1214,1291,1250,1291,1252,1288,1252,1255e" filled="t" fillcolor="#044F96" stroked="f">
                <v:path arrowok="t"/>
                <v:fill/>
              </v:shape>
            </v:group>
            <v:group style="position:absolute;left:1177;top:1215;width:111;height:40" coordorigin="1177,1215" coordsize="111,40">
              <v:shape style="position:absolute;left:1177;top:1215;width:111;height:40" coordorigin="1177,1215" coordsize="111,40" path="m1286,1215l1179,1215,1177,1217,1177,1253,1179,1255,1286,1255,1288,1253,1288,1217,1286,1215e" filled="t" fillcolor="#044F96" stroked="f">
                <v:path arrowok="t"/>
                <v:fill/>
              </v:shape>
            </v:group>
            <v:group style="position:absolute;left:1212;top:1179;width:40;height:35" coordorigin="1212,1179" coordsize="40,35">
              <v:shape style="position:absolute;left:1212;top:1179;width:40;height:35" coordorigin="1212,1179" coordsize="40,35" path="m1250,1179l1214,1179,1212,1182,1212,1215,1252,1215,1252,1182,1250,1179e" filled="t" fillcolor="#044F96" stroked="f">
                <v:path arrowok="t"/>
                <v:fill/>
              </v:shape>
            </v:group>
            <v:group style="position:absolute;left:1354;top:1171;width:12;height:10" coordorigin="1354,1171" coordsize="12,10">
              <v:shape style="position:absolute;left:1354;top:1171;width:12;height:10" coordorigin="1354,1171" coordsize="12,10" path="m1359,1171l1354,1181,1365,1181,1366,1177,1363,1173,1359,1171e" filled="t" fillcolor="#044F96" stroked="f">
                <v:path arrowok="t"/>
                <v:fill/>
              </v:shape>
            </v:group>
            <v:group style="position:absolute;left:3608;top:1048;width:502;height:643" coordorigin="3608,1048" coordsize="502,643">
              <v:shape style="position:absolute;left:3608;top:1048;width:502;height:643" coordorigin="3608,1048" coordsize="502,643" path="m3669,1118l3618,1118,3608,1126,3608,1683,3618,1691,4100,1691,4110,1683,4110,1644,3943,1644,3875,1579,3887,1564,3974,1564,4028,1517,4110,1517,4110,1488,3674,1488,3674,1453,4110,1453,4110,1424,3674,1424,3674,1389,4110,1389,4110,1360,3674,1360,3674,1325,4110,1325,4110,1296,3674,1296,3674,1260,4110,1260,4110,1214,3676,1214,3663,1208,3647,1189,3646,1176,3669,1118e" filled="t" fillcolor="#044F96" stroked="f">
                <v:path arrowok="t"/>
                <v:fill/>
              </v:shape>
              <v:shape style="position:absolute;left:3608;top:1048;width:502;height:643" coordorigin="3608,1048" coordsize="502,643" path="m4110,1517l4028,1517,4048,1527,3943,1644,4110,1644,4110,1517e" filled="t" fillcolor="#044F96" stroked="f">
                <v:path arrowok="t"/>
                <v:fill/>
              </v:shape>
              <v:shape style="position:absolute;left:3608;top:1048;width:502;height:643" coordorigin="3608,1048" coordsize="502,643" path="m3974,1564l3887,1564,3940,1594,3974,1564e" filled="t" fillcolor="#044F96" stroked="f">
                <v:path arrowok="t"/>
                <v:fill/>
              </v:shape>
              <v:shape style="position:absolute;left:3608;top:1048;width:502;height:643" coordorigin="3608,1048" coordsize="502,643" path="m4110,1453l3966,1453,3966,1488,4110,1488,4110,1453e" filled="t" fillcolor="#044F96" stroked="f">
                <v:path arrowok="t"/>
                <v:fill/>
              </v:shape>
              <v:shape style="position:absolute;left:3608;top:1048;width:502;height:643" coordorigin="3608,1048" coordsize="502,643" path="m4110,1389l4043,1389,4043,1424,4110,1424,4110,1389e" filled="t" fillcolor="#044F96" stroked="f">
                <v:path arrowok="t"/>
                <v:fill/>
              </v:shape>
              <v:shape style="position:absolute;left:3608;top:1048;width:502;height:643" coordorigin="3608,1048" coordsize="502,643" path="m4110,1325l3966,1325,3966,1360,4110,1360,4110,1325e" filled="t" fillcolor="#044F96" stroked="f">
                <v:path arrowok="t"/>
                <v:fill/>
              </v:shape>
              <v:shape style="position:absolute;left:3608;top:1048;width:502;height:643" coordorigin="3608,1048" coordsize="502,643" path="m4110,1260l4043,1260,4043,1296,4110,1296,4110,1260e" filled="t" fillcolor="#044F96" stroked="f">
                <v:path arrowok="t"/>
                <v:fill/>
              </v:shape>
              <v:shape style="position:absolute;left:3608;top:1048;width:502;height:643" coordorigin="3608,1048" coordsize="502,643" path="m4100,1118l4048,1118,4072,1176,4070,1189,4055,1208,4042,1214,4110,1214,4110,1126,4100,1118e" filled="t" fillcolor="#044F96" stroked="f">
                <v:path arrowok="t"/>
                <v:fill/>
              </v:shape>
              <v:shape style="position:absolute;left:3608;top:1048;width:502;height:643" coordorigin="3608,1048" coordsize="502,643" path="m4005,1106l3713,1106,3698,1115,3673,1177,3674,1182,3679,1189,3684,1191,4033,1191,4038,1189,4044,1182,4044,1177,4019,1115,4005,1106e" filled="t" fillcolor="#044F96" stroked="f">
                <v:path arrowok="t"/>
                <v:fill/>
              </v:shape>
              <v:shape style="position:absolute;left:3608;top:1048;width:502;height:643" coordorigin="3608,1048" coordsize="502,643" path="m3869,1048l3837,1055,3819,1070,3811,1085,3808,1099,3795,1106,3922,1106,3910,1099,3909,1095,3848,1095,3839,1087,3839,1068,3848,1060,3891,1060,3869,1048e" filled="t" fillcolor="#044F96" stroked="f">
                <v:path arrowok="t"/>
                <v:fill/>
              </v:shape>
              <v:shape style="position:absolute;left:3608;top:1048;width:502;height:643" coordorigin="3608,1048" coordsize="502,643" path="m3891,1060l3870,1060,3879,1068,3879,1087,3870,1095,3909,1095,3909,1091,3905,1079,3894,1061,3891,1060e" filled="t" fillcolor="#044F96" stroked="f">
                <v:path arrowok="t"/>
                <v:fill/>
              </v:shape>
            </v:group>
            <v:group style="position:absolute;left:4869;top:1179;width:645;height:531" coordorigin="4869,1179" coordsize="645,531">
              <v:shape style="position:absolute;left:4869;top:1179;width:645;height:531" coordorigin="4869,1179" coordsize="645,531" path="m4896,1548l4887,1564,4885,1582,4891,1601,5216,1710,5239,1700,5209,1700,5206,1680,5209,1661,4896,1548e" filled="t" fillcolor="#82CA9C" stroked="f">
                <v:path arrowok="t"/>
                <v:fill/>
              </v:shape>
              <v:shape style="position:absolute;left:4869;top:1179;width:645;height:531" coordorigin="4869,1179" coordsize="645,531" path="m5411,1611l5209,1700,5239,1700,5424,1619,5423,1615,5411,1611e" filled="t" fillcolor="#82CA9C" stroked="f">
                <v:path arrowok="t"/>
                <v:fill/>
              </v:shape>
              <v:shape style="position:absolute;left:4869;top:1179;width:645;height:531" coordorigin="4869,1179" coordsize="645,531" path="m4894,1478l4886,1494,4884,1511,4890,1531,5214,1640,5238,1630,5208,1630,5205,1610,5207,1591,4894,1478e" filled="t" fillcolor="#82CA9C" stroked="f">
                <v:path arrowok="t"/>
                <v:fill/>
              </v:shape>
              <v:shape style="position:absolute;left:4869;top:1179;width:645;height:531" coordorigin="4869,1179" coordsize="645,531" path="m5410,1541l5208,1630,5238,1630,5423,1548,5422,1545,5415,1542,5410,1541e" filled="t" fillcolor="#82CA9C" stroked="f">
                <v:path arrowok="t"/>
                <v:fill/>
              </v:shape>
              <v:shape style="position:absolute;left:4869;top:1179;width:645;height:531" coordorigin="4869,1179" coordsize="645,531" path="m4896,1408l4887,1424,4886,1440,4885,1442,4891,1461,5216,1571,5240,1560,5209,1560,5206,1541,5209,1521,4896,1408e" filled="t" fillcolor="#82CA9C" stroked="f">
                <v:path arrowok="t"/>
                <v:fill/>
              </v:shape>
              <v:shape style="position:absolute;left:4869;top:1179;width:645;height:531" coordorigin="4869,1179" coordsize="645,531" path="m5411,1471l5209,1560,5240,1560,5424,1479,5423,1475,5411,1471e" filled="t" fillcolor="#82CA9C" stroked="f">
                <v:path arrowok="t"/>
                <v:fill/>
              </v:shape>
              <v:shape style="position:absolute;left:4869;top:1179;width:645;height:531" coordorigin="4869,1179" coordsize="645,531" path="m5003,1361l4902,1405,5220,1507,5343,1453,5344,1442,5182,1442,5164,1442,5092,1436,5025,1416,5004,1390,5003,1361e" filled="t" fillcolor="#82CA9C" stroked="f">
                <v:path arrowok="t"/>
                <v:fill/>
              </v:shape>
              <v:shape style="position:absolute;left:4869;top:1179;width:645;height:531" coordorigin="4869,1179" coordsize="645,531" path="m5440,1241l5152,1241,5162,1242,5371,1276,5373,1279,5373,1342,5371,1342,5369,1343,5369,1353,5368,1358,5373,1360,5372,1363,5372,1373,5369,1375,5369,1379,5358,1445,5375,1451,5400,1449,5396,1375,5393,1373,5393,1370,5392,1363,5392,1359,5396,1358,5396,1353,5396,1346,5395,1343,5393,1342,5391,1342,5391,1297,5510,1266,5513,1265,5514,1263,5510,1261,5440,1241e" filled="t" fillcolor="#82CA9C" stroked="f">
                <v:path arrowok="t"/>
                <v:fill/>
              </v:shape>
              <v:shape style="position:absolute;left:4869;top:1179;width:645;height:531" coordorigin="4869,1179" coordsize="645,531" path="m5337,1388l5274,1432,5201,1441,5182,1442,5344,1442,5352,1392,5337,1388e" filled="t" fillcolor="#82CA9C" stroked="f">
                <v:path arrowok="t"/>
                <v:fill/>
              </v:shape>
              <v:shape style="position:absolute;left:4869;top:1179;width:645;height:531" coordorigin="4869,1179" coordsize="645,531" path="m5018,1307l5018,1383,5072,1418,5148,1427,5176,1428,5204,1427,5278,1416,5323,1383,5323,1349,5110,1349,5097,1349,5084,1342,5018,1307e" filled="t" fillcolor="#82CA9C" stroked="f">
                <v:path arrowok="t"/>
                <v:fill/>
              </v:shape>
              <v:shape style="position:absolute;left:4869;top:1179;width:645;height:531" coordorigin="4869,1179" coordsize="645,531" path="m5323,1312l5110,1349,5323,1349,5323,1312e" filled="t" fillcolor="#82CA9C" stroked="f">
                <v:path arrowok="t"/>
                <v:fill/>
              </v:shape>
              <v:shape style="position:absolute;left:4869;top:1179;width:645;height:531" coordorigin="4869,1179" coordsize="645,531" path="m5224,1179l4879,1208,4869,1209,4870,1214,4874,1215,5100,1334,5109,1335,5353,1293,5360,1289,5359,1287,5355,1286,5149,1253,5152,1241,5440,1241,5228,1179,5224,1179e" filled="t" fillcolor="#82CA9C" stroked="f">
                <v:path arrowok="t"/>
                <v:fill/>
              </v:shape>
            </v:group>
            <v:group style="position:absolute;left:11127;top:3251;width:2;height:1521" coordorigin="11127,3251" coordsize="2,1521">
              <v:shape style="position:absolute;left:11127;top:3251;width:2;height:1521" coordorigin="11127,3251" coordsize="0,1521" path="m11127,4772l11127,3251e" filled="f" stroked="t" strokeweight=".846pt" strokecolor="#66B345">
                <v:path arrowok="t"/>
              </v:shape>
            </v:group>
            <v:group style="position:absolute;left:13078;top:3018;width:1868;height:2246" coordorigin="13078,3018" coordsize="1868,2246">
              <v:shape style="position:absolute;left:13078;top:3018;width:1868;height:2246" coordorigin="13078,3018" coordsize="1868,2246" path="m14946,3018l14946,5264,13078,5264e" filled="f" stroked="t" strokeweight=".924pt" strokecolor="#044F96">
                <v:path arrowok="t"/>
              </v:shape>
            </v:group>
            <v:group style="position:absolute;left:1562;top:3582;width:3688;height:1655" coordorigin="1562,3582" coordsize="3688,1655">
              <v:shape style="position:absolute;left:1562;top:3582;width:3688;height:1655" coordorigin="1562,3582" coordsize="3688,1655" path="m1562,3582l1562,5238,5250,5238e" filled="f" stroked="t" strokeweight=".846pt" strokecolor="#044F96">
                <v:path arrowok="t"/>
              </v:shape>
            </v:group>
            <v:group style="position:absolute;left:2712;top:3442;width:2885;height:1574" coordorigin="2712,3442" coordsize="2885,1574">
              <v:shape style="position:absolute;left:2712;top:3442;width:2885;height:1574" coordorigin="2712,3442" coordsize="2885,1574" path="m2712,3442l2712,5016,5597,5016e" filled="f" stroked="t" strokeweight=".846pt" strokecolor="#94D6DA">
                <v:path arrowok="t"/>
              </v:shape>
            </v:group>
            <v:group style="position:absolute;left:4017;top:3729;width:1802;height:586" coordorigin="4017,3729" coordsize="1802,586">
              <v:shape style="position:absolute;left:4017;top:3729;width:1802;height:586" coordorigin="4017,3729" coordsize="1802,586" path="m4017,3729l4017,4315,5819,4315e" filled="f" stroked="t" strokeweight=".924pt" strokecolor="#044F96">
                <v:path arrowok="t"/>
              </v:shape>
            </v:group>
            <v:group style="position:absolute;left:5280;top:3729;width:1414;height:232" coordorigin="5280,3729" coordsize="1414,232">
              <v:shape style="position:absolute;left:5280;top:3729;width:1414;height:232" coordorigin="5280,3729" coordsize="1414,232" path="m5280,3729l5280,3961,6694,3961e" filled="f" stroked="t" strokeweight=".924pt" strokecolor="#82CA9C">
                <v:path arrowok="t"/>
              </v:shape>
            </v:group>
            <v:group style="position:absolute;left:6600;top:3097;width:885;height:364" coordorigin="6600,3097" coordsize="885,364">
              <v:shape style="position:absolute;left:6600;top:3097;width:885;height:364" coordorigin="6600,3097" coordsize="885,364" path="m6600,3097l6600,3461,7486,3461e" filled="f" stroked="t" strokeweight=".924pt" strokecolor="#717EBD">
                <v:path arrowok="t"/>
              </v:shape>
            </v:group>
            <v:group style="position:absolute;left:2300;top:1216;width:431;height:418" coordorigin="2300,1216" coordsize="431,418">
              <v:shape style="position:absolute;left:2300;top:1216;width:431;height:418" coordorigin="2300,1216" coordsize="431,418" path="m2463,1216l2370,1216,2363,1236,2356,1255,2348,1273,2339,1290,2330,1307,2322,1324,2314,1342,2308,1361,2303,1381,2300,1403,2301,1429,2319,1495,2355,1545,2406,1580,2445,1595,2460,1634,2595,1634,2595,1599,2616,1593,2674,1566,2719,1524,2732,1506,2537,1506,2517,1506,2505,1506,2493,1505,2483,1504,2483,1501,2463,1501,2406,1472,2387,1403,2387,1397,2388,1381,2388,1378,2389,1358,2391,1335,2396,1283,2398,1254,2400,1224,2463,1216e" filled="t" fillcolor="#94D6DA" stroked="f">
                <v:path arrowok="t"/>
                <v:fill/>
              </v:shape>
            </v:group>
            <v:group style="position:absolute;left:2537;top:1216;width:197;height:290" coordorigin="2537,1216" coordsize="197,290">
              <v:shape style="position:absolute;left:2537;top:1216;width:197;height:290" coordorigin="2537,1216" coordsize="197,290" path="m2591,1216l2570,1216,2570,1504,2560,1505,2549,1506,2537,1506,2732,1506,2734,1501,2591,1501,2591,1216e" filled="t" fillcolor="#94D6DA" stroked="f">
                <v:path arrowok="t"/>
                <v:fill/>
              </v:shape>
            </v:group>
            <v:group style="position:absolute;left:2527;top:1216;width:2;height:290" coordorigin="2527,1216" coordsize="2,290">
              <v:shape style="position:absolute;left:2527;top:1216;width:2;height:290" coordorigin="2527,1216" coordsize="0,290" path="m2527,1216l2527,1506e" filled="f" stroked="t" strokeweight="1.113pt" strokecolor="#94D6DA">
                <v:path arrowok="t"/>
              </v:shape>
            </v:group>
            <v:group style="position:absolute;left:2591;top:1216;width:164;height:285" coordorigin="2591,1216" coordsize="164,285">
              <v:shape style="position:absolute;left:2591;top:1216;width:164;height:285" coordorigin="2591,1216" coordsize="164,285" path="m2685,1216l2654,1216,2656,1248,2659,1278,2661,1307,2664,1337,2666,1356,2667,1378,2668,1397,2668,1403,2650,1472,2596,1500,2591,1501,2734,1501,2741,1488,2748,1468,2753,1445,2755,1422,2753,1397,2738,1337,2713,1285,2705,1268,2697,1251,2690,1233,2685,1216e" filled="t" fillcolor="#94D6DA" stroked="f">
                <v:path arrowok="t"/>
                <v:fill/>
              </v:shape>
            </v:group>
            <v:group style="position:absolute;left:2473;top:1216;width:2;height:285" coordorigin="2473,1216" coordsize="2,285">
              <v:shape style="position:absolute;left:2473;top:1216;width:2;height:285" coordorigin="2473,1216" coordsize="0,285" path="m2473,1216l2473,1501e" filled="f" stroked="t" strokeweight="1.113pt" strokecolor="#94D6DA">
                <v:path arrowok="t"/>
              </v:shape>
            </v:group>
            <v:group style="position:absolute;left:2359;top:1204;width:333;height:2" coordorigin="2359,1204" coordsize="333,2">
              <v:shape style="position:absolute;left:2359;top:1204;width:333;height:2" coordorigin="2359,1204" coordsize="333,0" path="m2359,1204l2692,1204e" filled="f" stroked="t" strokeweight="1.366pt" strokecolor="#94D6DA">
                <v:path arrowok="t"/>
              </v:shape>
            </v:group>
            <v:group style="position:absolute;left:2370;top:1160;width:33;height:31" coordorigin="2370,1160" coordsize="33,31">
              <v:shape style="position:absolute;left:2370;top:1160;width:33;height:31" coordorigin="2370,1160" coordsize="33,31" path="m2402,1160l2370,1160,2376,1164,2376,1174,2376,1177,2375,1183,2374,1191,2402,1191,2402,1183,2402,1176,2402,1164,2402,1160e" filled="t" fillcolor="#94D6DA" stroked="f">
                <v:path arrowok="t"/>
                <v:fill/>
              </v:shape>
            </v:group>
            <v:group style="position:absolute;left:2452;top:1107;width:43;height:84" coordorigin="2452,1107" coordsize="43,84">
              <v:shape style="position:absolute;left:2452;top:1107;width:43;height:84" coordorigin="2452,1107" coordsize="43,84" path="m2479,1107l2467,1107,2462,1109,2454,1117,2452,1122,2452,1134,2454,1140,2459,1145,2463,1147,2463,1191,2483,1191,2483,1147,2487,1145,2492,1140,2494,1134,2494,1122,2492,1117,2484,1109,2479,1107e" filled="t" fillcolor="#94D6DA" stroked="f">
                <v:path arrowok="t"/>
                <v:fill/>
              </v:shape>
            </v:group>
            <v:group style="position:absolute;left:2506;top:1067;width:43;height:124" coordorigin="2506,1067" coordsize="43,124">
              <v:shape style="position:absolute;left:2506;top:1067;width:43;height:124" coordorigin="2506,1067" coordsize="43,124" path="m2533,1067l2521,1067,2516,1069,2508,1077,2506,1082,2506,1094,2508,1099,2513,1105,2515,1106,2517,1107,2517,1191,2537,1191,2537,1107,2541,1105,2546,1099,2549,1094,2549,1082,2546,1077,2538,1069,2533,1067e" filled="t" fillcolor="#94D6DA" stroked="f">
                <v:path arrowok="t"/>
                <v:fill/>
              </v:shape>
            </v:group>
            <v:group style="position:absolute;left:2559;top:1107;width:43;height:84" coordorigin="2559,1107" coordsize="43,84">
              <v:shape style="position:absolute;left:2559;top:1107;width:43;height:84" coordorigin="2559,1107" coordsize="43,84" path="m2586,1107l2559,1134,2561,1140,2567,1145,2570,1147,2570,1191,2591,1191,2591,1147,2594,1145,2600,1140,2602,1134,2602,1122,2600,1117,2592,1109,2586,1107e" filled="t" fillcolor="#94D6DA" stroked="f">
                <v:path arrowok="t"/>
                <v:fill/>
              </v:shape>
            </v:group>
            <v:group style="position:absolute;left:2591;top:1110;width:141;height:81" coordorigin="2591,1110" coordsize="141,81">
              <v:shape style="position:absolute;left:2591;top:1110;width:141;height:81" coordorigin="2591,1110" coordsize="141,81" path="m2690,1110l2653,1166,2653,1181,2653,1191,2591,1191,2680,1191,2679,1183,2679,1177,2679,1174,2678,1164,2686,1151,2731,1151,2729,1138,2723,1125,2714,1116,2702,1111,2690,1110e" filled="t" fillcolor="#94D6DA" stroked="f">
                <v:path arrowok="t"/>
                <v:fill/>
              </v:shape>
            </v:group>
            <v:group style="position:absolute;left:2686;top:1151;width:46;height:32" coordorigin="2686,1151" coordsize="46,32">
              <v:shape style="position:absolute;left:2686;top:1151;width:46;height:32" coordorigin="2686,1151" coordsize="46,32" path="m2731,1151l2686,1151,2687,1167,2698,1181,2714,1182,2729,1174,2732,1154,2731,1151e" filled="t" fillcolor="#94D6DA" stroked="f">
                <v:path arrowok="t"/>
                <v:fill/>
              </v:shape>
            </v:group>
            <v:group style="position:absolute;left:2319;top:1108;width:83;height:74" coordorigin="2319,1108" coordsize="83,74">
              <v:shape style="position:absolute;left:2319;top:1108;width:83;height:74" coordorigin="2319,1108" coordsize="83,74" path="m2356,1108l2343,1112,2332,1119,2323,1130,2319,1144,2319,1147,2320,1161,2329,1176,2345,1182,2360,1177,2370,1160,2402,1160,2400,1144,2393,1127,2383,1116,2370,1110,2356,1108e" filled="t" fillcolor="#94D6DA" stroked="f">
                <v:path arrowok="t"/>
                <v:fill/>
              </v:shape>
            </v:group>
            <v:group style="position:absolute;left:2402;top:1647;width:250;height:44" coordorigin="2402,1647" coordsize="250,44">
              <v:shape style="position:absolute;left:2402;top:1647;width:250;height:44" coordorigin="2402,1647" coordsize="250,44" path="m2642,1647l2412,1647,2402,1658,2402,1691,2652,1691,2652,1658,2642,1647e" filled="t" fillcolor="#94D6DA" stroked="f">
                <v:path arrowok="t"/>
                <v:fill/>
              </v:shape>
            </v:group>
            <v:group style="position:absolute;left:7450;top:517;width:4103;height:4833" coordorigin="7450,517" coordsize="4103,4833">
              <v:shape style="position:absolute;left:7450;top:517;width:4103;height:4833" coordorigin="7450,517" coordsize="4103,4833" path="m8028,517l8025,587,8020,665,8013,749,8005,820,7979,869,7972,876,7975,884,7987,895,8009,910,8005,967,7998,1045,7991,1116,7978,1142,7972,1171,7658,1852,7450,2054,7480,2087,7517,2087,7517,2108,7573,2123,7573,2188,7572,2268,7569,2347,7547,2406,7542,2423,7549,2439,7572,2450,7572,2905,7546,2913,7541,2934,7549,2947,7570,2954,7572,2976,7572,5350,11410,5350,11410,4022,11554,4022,11158,3230,10533,3230,10533,3203,8402,3203,8404,2965,8408,2958,8415,2954,8422,2948,8429,2933,8428,2918,8402,2917,8403,2460,8411,2442,8423,2433,8429,2420,8429,2396,8402,2396,8402,2124,8476,2107,8476,2085,8509,2085,8540,2056,8360,1852,8176,1434,8117,1298,8086,1226,8059,1162,8051,1137,8038,1131,8052,900,8068,889,8075,881,8072,874,8060,866,8038,856,8028,517e" filled="t" fillcolor="#717EBD" stroked="f">
                <v:path arrowok="t"/>
                <v:fill/>
              </v:shape>
              <v:shape style="position:absolute;left:7450;top:517;width:4103;height:4833" coordorigin="7450,517" coordsize="4103,4833" path="m10540,3181l10425,3181,10425,3203,10540,3203,10540,3181e" filled="t" fillcolor="#717EBD" stroked="f">
                <v:path arrowok="t"/>
                <v:fill/>
              </v:shape>
            </v:group>
            <v:group style="position:absolute;left:6634;top:3821;width:1299;height:1528" coordorigin="6634,3821" coordsize="1299,1528">
              <v:shape style="position:absolute;left:6634;top:3821;width:1299;height:1528" coordorigin="6634,3821" coordsize="1299,1528" path="m6944,4415l6662,4415,6661,4424,6665,4428,6673,4432,6673,4576,6670,4577,6665,4578,6661,4580,6662,4589,6665,4589,6672,4592,6673,4599,6673,5350,7887,5350,7887,4929,7933,4929,7808,4679,7610,4679,7610,4670,6936,4670,6936,4588,6943,4588,6945,4580,6936,4580,6936,4427,6944,4427,6944,4424,6944,4415e" filled="t" fillcolor="#82CA9C" stroked="f">
                <v:path arrowok="t"/>
                <v:fill/>
              </v:shape>
              <v:shape style="position:absolute;left:6634;top:3821;width:1299;height:1528" coordorigin="6634,3821" coordsize="1299,1528" path="m7612,4663l7576,4663,7576,4670,7612,4670,7612,4663e" filled="t" fillcolor="#82CA9C" stroked="f">
                <v:path arrowok="t"/>
                <v:fill/>
              </v:shape>
              <v:shape style="position:absolute;left:6634;top:3821;width:1299;height:1528" coordorigin="6634,3821" coordsize="1299,1528" path="m6943,4588l6936,4588,6941,4596,6943,4588e" filled="t" fillcolor="#82CA9C" stroked="f">
                <v:path arrowok="t"/>
                <v:fill/>
              </v:shape>
              <v:shape style="position:absolute;left:6634;top:3821;width:1299;height:1528" coordorigin="6634,3821" coordsize="1299,1528" path="m6945,4579l6936,4580,6945,4580,6945,4579e" filled="t" fillcolor="#82CA9C" stroked="f">
                <v:path arrowok="t"/>
                <v:fill/>
              </v:shape>
              <v:shape style="position:absolute;left:6634;top:3821;width:1299;height:1528" coordorigin="6634,3821" coordsize="1299,1528" path="m6944,4427l6936,4427,6943,4429,6944,4427e" filled="t" fillcolor="#82CA9C" stroked="f">
                <v:path arrowok="t"/>
                <v:fill/>
              </v:shape>
              <v:shape style="position:absolute;left:6634;top:3821;width:1299;height:1528" coordorigin="6634,3821" coordsize="1299,1528" path="m6817,3821l6814,3889,6795,3934,6811,3948,6809,3967,6808,3994,6807,4015,6801,4016,6799,4027,6700,4243,6634,4307,6644,4317,6655,4317,6655,4324,6673,4328,6673,4415,6936,4415,6936,4329,6959,4323,6959,4317,6969,4317,6979,4307,6921,4240,6856,4093,6831,4035,6825,4015,6820,4015,6820,3944,6836,3934,6820,3927,6817,3821e" filled="t" fillcolor="#82CA9C" stroked="f">
                <v:path arrowok="t"/>
                <v:fill/>
              </v:shape>
            </v:group>
            <v:group style="position:absolute;left:5371;top:5084;width:226;height:266" coordorigin="5371,5084" coordsize="226,266">
              <v:shape style="position:absolute;left:5371;top:5084;width:226;height:266" coordorigin="5371,5084" coordsize="226,266" path="m5425,5187l5376,5187,5376,5189,5377,5190,5378,5190,5378,5215,5377,5216,5377,5218,5378,5218,5378,5350,5589,5350,5589,5277,5597,5277,5575,5233,5541,5233,5541,5232,5541,5232,5423,5232,5423,5217,5425,5217,5425,5217,5423,5216,5423,5189,5425,5189,5425,5187e" filled="t" fillcolor="#044F96" stroked="f">
                <v:path arrowok="t"/>
                <v:fill/>
              </v:shape>
              <v:shape style="position:absolute;left:5371;top:5084;width:226;height:266" coordorigin="5371,5084" coordsize="226,266" path="m5541,5230l5535,5230,5535,5232,5541,5232,5541,5230e" filled="t" fillcolor="#044F96" stroked="f">
                <v:path arrowok="t"/>
                <v:fill/>
              </v:shape>
              <v:shape style="position:absolute;left:5371;top:5084;width:226;height:266" coordorigin="5371,5084" coordsize="226,266" path="m5425,5217l5423,5217,5424,5219,5425,5217e" filled="t" fillcolor="#044F96" stroked="f">
                <v:path arrowok="t"/>
                <v:fill/>
              </v:shape>
              <v:shape style="position:absolute;left:5371;top:5084;width:226;height:266" coordorigin="5371,5084" coordsize="226,266" path="m5425,5189l5423,5189,5425,5190,5425,5189e" filled="t" fillcolor="#044F96" stroked="f">
                <v:path arrowok="t"/>
                <v:fill/>
              </v:shape>
              <v:shape style="position:absolute;left:5371;top:5084;width:226;height:266" coordorigin="5371,5084" coordsize="226,266" path="m5428,5170l5375,5170,5375,5171,5378,5172,5378,5187,5423,5187,5424,5172,5428,5170e" filled="t" fillcolor="#044F96" stroked="f">
                <v:path arrowok="t"/>
                <v:fill/>
              </v:shape>
              <v:shape style="position:absolute;left:5371;top:5084;width:226;height:266" coordorigin="5371,5084" coordsize="226,266" path="m5403,5084l5402,5101,5402,5103,5399,5104,5402,5106,5401,5115,5401,5118,5400,5118,5400,5120,5383,5157,5371,5168,5373,5170,5430,5170,5430,5169,5432,5168,5421,5157,5405,5120,5404,5118,5403,5118,5403,5105,5406,5104,5403,5103,5403,5084e" filled="t" fillcolor="#044F96" stroked="f">
                <v:path arrowok="t"/>
                <v:fill/>
              </v:shape>
            </v:group>
            <v:group style="position:absolute;left:5819;top:4135;width:1032;height:1215" coordorigin="5819,4135" coordsize="1032,1215">
              <v:shape style="position:absolute;left:5819;top:4135;width:1032;height:1215" coordorigin="5819,4135" coordsize="1032,1215" path="m6065,4607l5841,4607,5841,4614,5844,4617,5850,4620,5850,4735,5848,4735,5844,4736,5841,4738,5841,4745,5844,4745,5849,4747,5850,4753,5850,5350,6815,5350,6815,5016,6852,5016,6752,4816,6595,4816,6595,4810,6059,4810,6059,4745,6065,4745,6066,4738,6059,4738,6059,4616,6065,4616,6065,4614,6065,4607e" filled="t" fillcolor="#044F96" stroked="f">
                <v:path arrowok="t"/>
                <v:fill/>
              </v:shape>
              <v:shape style="position:absolute;left:5819;top:4135;width:1032;height:1215" coordorigin="5819,4135" coordsize="1032,1215" path="m6597,4804l6567,4804,6567,4810,6597,4810,6597,4804e" filled="t" fillcolor="#044F96" stroked="f">
                <v:path arrowok="t"/>
                <v:fill/>
              </v:shape>
              <v:shape style="position:absolute;left:5819;top:4135;width:1032;height:1215" coordorigin="5819,4135" coordsize="1032,1215" path="m6065,4745l6059,4745,6063,4750,6065,4745e" filled="t" fillcolor="#044F96" stroked="f">
                <v:path arrowok="t"/>
                <v:fill/>
              </v:shape>
              <v:shape style="position:absolute;left:5819;top:4135;width:1032;height:1215" coordorigin="5819,4135" coordsize="1032,1215" path="m6066,4737l6059,4738,6066,4738,6066,4737e" filled="t" fillcolor="#044F96" stroked="f">
                <v:path arrowok="t"/>
                <v:fill/>
              </v:shape>
              <v:shape style="position:absolute;left:5819;top:4135;width:1032;height:1215" coordorigin="5819,4135" coordsize="1032,1215" path="m6065,4616l6059,4616,6065,4618,6065,4616e" filled="t" fillcolor="#044F96" stroked="f">
                <v:path arrowok="t"/>
                <v:fill/>
              </v:shape>
              <v:shape style="position:absolute;left:5819;top:4135;width:1032;height:1215" coordorigin="5819,4135" coordsize="1032,1215" path="m5965,4135l5961,4204,5947,4224,5959,4241,5958,4266,5957,4288,5952,4290,5950,4298,5871,4470,5819,4521,5827,4529,5836,4529,5836,4534,5850,4538,5850,4607,6059,4607,6059,4538,6077,4534,6077,4528,6086,4528,6093,4521,6048,4469,5994,4346,5971,4289,5967,4288,5967,4232,5979,4225,5967,4219,5965,4135e" filled="t" fillcolor="#044F96" stroked="f">
                <v:path arrowok="t"/>
                <v:fill/>
              </v:shape>
            </v:group>
            <v:group style="position:absolute;left:12066;top:4453;width:762;height:897" coordorigin="12066,4453" coordsize="762,897">
              <v:shape style="position:absolute;left:12066;top:4453;width:762;height:897" coordorigin="12066,4453" coordsize="762,897" path="m12248,4801l12082,4801,12082,4807,12084,4809,12089,4811,12089,4896,12087,4896,12084,4897,12082,4898,12082,4904,12084,4904,12088,4905,12088,4908,12089,5350,12801,5350,12801,5103,12828,5103,12754,4956,12638,4956,12638,4951,12243,4951,12243,4903,12247,4903,12248,4898,12243,4898,12243,4808,12247,4808,12248,4807,12248,4801e" filled="t" fillcolor="#69BADE" stroked="f">
                <v:path arrowok="t"/>
                <v:fill/>
              </v:shape>
              <v:shape style="position:absolute;left:12066;top:4453;width:762;height:897" coordorigin="12066,4453" coordsize="762,897" path="m12640,4947l12618,4947,12618,4951,12640,4951,12640,4947e" filled="t" fillcolor="#69BADE" stroked="f">
                <v:path arrowok="t"/>
                <v:fill/>
              </v:shape>
              <v:shape style="position:absolute;left:12066;top:4453;width:762;height:897" coordorigin="12066,4453" coordsize="762,897" path="m12247,4903l12243,4903,12246,4908,12247,4903e" filled="t" fillcolor="#69BADE" stroked="f">
                <v:path arrowok="t"/>
                <v:fill/>
              </v:shape>
              <v:shape style="position:absolute;left:12066;top:4453;width:762;height:897" coordorigin="12066,4453" coordsize="762,897" path="m12248,4898l12243,4898,12248,4898,12248,4898e" filled="t" fillcolor="#69BADE" stroked="f">
                <v:path arrowok="t"/>
                <v:fill/>
              </v:shape>
              <v:shape style="position:absolute;left:12066;top:4453;width:762;height:897" coordorigin="12066,4453" coordsize="762,897" path="m12247,4808l12243,4808,12247,4810,12247,4808e" filled="t" fillcolor="#69BADE" stroked="f">
                <v:path arrowok="t"/>
                <v:fill/>
              </v:shape>
              <v:shape style="position:absolute;left:12066;top:4453;width:762;height:897" coordorigin="12066,4453" coordsize="762,897" path="m12173,4453l12172,4470,12171,4498,12170,4515,12160,4519,12170,4526,12168,4543,12167,4567,12164,4567,12163,4574,12104,4700,12066,4738,12071,4744,12078,4744,12078,4748,12089,4751,12089,4801,12243,4801,12243,4751,12256,4748,12256,4744,12262,4744,12268,4738,12203,4629,12179,4573,12178,4567,12175,4567,12175,4525,12184,4519,12175,4515,12173,4453e" filled="t" fillcolor="#69BADE" stroked="f">
                <v:path arrowok="t"/>
                <v:fill/>
              </v:shape>
            </v:group>
            <v:group style="position:absolute;left:12658;top:4980;width:314;height:370" coordorigin="12658,4980" coordsize="314,370">
              <v:shape style="position:absolute;left:12658;top:4980;width:314;height:370" coordorigin="12658,4980" coordsize="314,370" path="m12733,5124l12664,5124,12664,5126,12665,5127,12667,5128,12667,5163,12665,5163,12665,5166,12667,5166,12667,5350,12961,5350,12961,5248,12972,5248,12941,5187,12894,5187,12894,5186,12894,5185,12730,5185,12730,5166,12732,5166,12732,5165,12730,5164,12730,5126,12732,5126,12733,5124e" filled="t" fillcolor="#044F96" stroked="f">
                <v:path arrowok="t"/>
                <v:fill/>
              </v:shape>
              <v:shape style="position:absolute;left:12658;top:4980;width:314;height:370" coordorigin="12658,4980" coordsize="314,370" path="m12894,5184l12885,5184,12885,5185,12894,5185,12894,5184e" filled="t" fillcolor="#044F96" stroked="f">
                <v:path arrowok="t"/>
                <v:fill/>
              </v:shape>
              <v:shape style="position:absolute;left:12658;top:4980;width:314;height:370" coordorigin="12658,4980" coordsize="314,370" path="m12732,5166l12730,5166,12732,5167,12732,5166e" filled="t" fillcolor="#044F96" stroked="f">
                <v:path arrowok="t"/>
                <v:fill/>
              </v:shape>
              <v:shape style="position:absolute;left:12658;top:4980;width:314;height:370" coordorigin="12658,4980" coordsize="314,370" path="m12732,5126l12730,5126,12732,5127,12732,5126e" filled="t" fillcolor="#044F96" stroked="f">
                <v:path arrowok="t"/>
                <v:fill/>
              </v:shape>
              <v:shape style="position:absolute;left:12658;top:4980;width:314;height:370" coordorigin="12658,4980" coordsize="314,370" path="m12737,5100l12663,5100,12663,5102,12667,5103,12667,5124,12730,5124,12730,5103,12737,5100e" filled="t" fillcolor="#044F96" stroked="f">
                <v:path arrowok="t"/>
                <v:fill/>
              </v:shape>
              <v:shape style="position:absolute;left:12658;top:4980;width:314;height:370" coordorigin="12658,4980" coordsize="314,370" path="m12702,4980l12701,5003,12700,5006,12697,5007,12700,5010,12699,5023,12699,5027,12698,5027,12698,5030,12674,5082,12658,5097,12660,5100,12740,5100,12740,5098,12742,5096,12723,5072,12712,5047,12704,5030,12704,5027,12703,5027,12703,5010,12706,5007,12703,5006,12702,4980e" filled="t" fillcolor="#044F96" stroked="f">
                <v:path arrowok="t"/>
                <v:fill/>
              </v:shape>
            </v:group>
            <v:group style="position:absolute;left:11286;top:4328;width:871;height:1021" coordorigin="11286,4328" coordsize="871,1021">
              <v:shape style="position:absolute;left:11286;top:4328;width:871;height:1021" coordorigin="11286,4328" coordsize="871,1021" path="m11494,4722l11305,4722,11305,4729,11307,4732,11312,4734,11312,4831,11311,4831,11307,4832,11305,4833,11305,4840,11307,4840,11312,4841,11312,4846,11312,5350,12127,5350,12127,5068,12158,5068,12074,4900,11941,4900,11941,4894,11489,4894,11489,4839,11494,4839,11495,4833,11489,4833,11489,4731,11494,4731,11494,4729,11494,4722e" filled="t" fillcolor="#006381" stroked="f">
                <v:path arrowok="t"/>
                <v:fill/>
              </v:shape>
              <v:shape style="position:absolute;left:11286;top:4328;width:871;height:1021" coordorigin="11286,4328" coordsize="871,1021" path="m11943,4889l11918,4889,11918,4894,11943,4894,11943,4889e" filled="t" fillcolor="#006381" stroked="f">
                <v:path arrowok="t"/>
                <v:fill/>
              </v:shape>
              <v:shape style="position:absolute;left:11286;top:4328;width:871;height:1021" coordorigin="11286,4328" coordsize="871,1021" path="m11494,4839l11489,4839,11492,4844,11494,4839e" filled="t" fillcolor="#006381" stroked="f">
                <v:path arrowok="t"/>
                <v:fill/>
              </v:shape>
              <v:shape style="position:absolute;left:11286;top:4328;width:871;height:1021" coordorigin="11286,4328" coordsize="871,1021" path="m11495,4833l11489,4833,11495,4833,11495,4833e" filled="t" fillcolor="#006381" stroked="f">
                <v:path arrowok="t"/>
                <v:fill/>
              </v:shape>
              <v:shape style="position:absolute;left:11286;top:4328;width:871;height:1021" coordorigin="11286,4328" coordsize="871,1021" path="m11494,4731l11489,4731,11494,4732,11494,4731e" filled="t" fillcolor="#006381" stroked="f">
                <v:path arrowok="t"/>
                <v:fill/>
              </v:shape>
              <v:shape style="position:absolute;left:11286;top:4328;width:871;height:1021" coordorigin="11286,4328" coordsize="871,1021" path="m11409,4328l11408,4351,11407,4379,11405,4395,11395,4400,11405,4409,11403,4431,11402,4454,11398,4455,11397,4462,11331,4607,11286,4650,11293,4657,11301,4657,11301,4661,11313,4665,11312,4722,11489,4722,11489,4665,11504,4661,11504,4657,11511,4657,11518,4650,11477,4602,11439,4514,11414,4455,11411,4454,11411,4406,11422,4400,11411,4395,11409,4328e" filled="t" fillcolor="#006381" stroked="f">
                <v:path arrowok="t"/>
                <v:fill/>
              </v:shape>
            </v:group>
            <v:group style="position:absolute;left:5664;top:4980;width:314;height:370" coordorigin="5664,4980" coordsize="314,370">
              <v:shape style="position:absolute;left:5664;top:4980;width:314;height:370" coordorigin="5664,4980" coordsize="314,370" path="m5739,5124l5671,5124,5671,5126,5672,5127,5674,5128,5674,5163,5672,5163,5672,5166,5674,5166,5674,5350,5968,5350,5968,5248,5979,5248,5948,5187,5900,5187,5900,5186,5901,5185,5737,5185,5737,5166,5739,5166,5739,5165,5737,5164,5737,5126,5739,5126,5739,5124e" filled="t" fillcolor="#94D6DA" stroked="f">
                <v:path arrowok="t"/>
                <v:fill/>
              </v:shape>
              <v:shape style="position:absolute;left:5664;top:4980;width:314;height:370" coordorigin="5664,4980" coordsize="314,370" path="m5901,5184l5892,5184,5892,5185,5901,5185,5901,5184e" filled="t" fillcolor="#94D6DA" stroked="f">
                <v:path arrowok="t"/>
                <v:fill/>
              </v:shape>
              <v:shape style="position:absolute;left:5664;top:4980;width:314;height:370" coordorigin="5664,4980" coordsize="314,370" path="m5739,5166l5737,5166,5739,5167,5739,5166e" filled="t" fillcolor="#94D6DA" stroked="f">
                <v:path arrowok="t"/>
                <v:fill/>
              </v:shape>
              <v:shape style="position:absolute;left:5664;top:4980;width:314;height:370" coordorigin="5664,4980" coordsize="314,370" path="m5739,5126l5737,5126,5739,5127,5739,5126e" filled="t" fillcolor="#94D6DA" stroked="f">
                <v:path arrowok="t"/>
                <v:fill/>
              </v:shape>
              <v:shape style="position:absolute;left:5664;top:4980;width:314;height:370" coordorigin="5664,4980" coordsize="314,370" path="m5744,5100l5669,5100,5669,5102,5674,5103,5674,5124,5737,5124,5737,5103,5744,5100e" filled="t" fillcolor="#94D6DA" stroked="f">
                <v:path arrowok="t"/>
                <v:fill/>
              </v:shape>
              <v:shape style="position:absolute;left:5664;top:4980;width:314;height:370" coordorigin="5664,4980" coordsize="314,370" path="m5709,4980l5708,5003,5707,5006,5703,5007,5707,5010,5706,5023,5706,5027,5705,5027,5704,5030,5680,5082,5664,5097,5667,5100,5747,5100,5747,5098,5749,5096,5729,5072,5718,5047,5711,5030,5710,5027,5709,5027,5709,5010,5713,5007,5709,5006,5709,4980e" filled="t" fillcolor="#94D6DA" stroked="f">
                <v:path arrowok="t"/>
                <v:fill/>
              </v:shape>
            </v:group>
            <v:group style="position:absolute;left:10517;top:4328;width:871;height:1021" coordorigin="10517,4328" coordsize="871,1021">
              <v:shape style="position:absolute;left:10517;top:4328;width:871;height:1021" coordorigin="10517,4328" coordsize="871,1021" path="m10725,4722l10536,4722,10535,4729,10538,4732,10543,4734,10543,4831,10541,4831,10538,4832,10535,4833,10536,4840,10538,4840,10542,4841,10543,4846,10543,5350,11358,5350,11358,5068,11388,5068,11304,4900,11171,4900,11171,4894,10719,4894,10719,4839,10724,4839,10725,4833,10719,4833,10719,4731,10724,4731,10725,4729,10725,4722e" filled="t" fillcolor="#66B345" stroked="f">
                <v:path arrowok="t"/>
                <v:fill/>
              </v:shape>
              <v:shape style="position:absolute;left:10517;top:4328;width:871;height:1021" coordorigin="10517,4328" coordsize="871,1021" path="m11173,4889l11148,4889,11148,4894,11173,4894,11173,4889e" filled="t" fillcolor="#66B345" stroked="f">
                <v:path arrowok="t"/>
                <v:fill/>
              </v:shape>
              <v:shape style="position:absolute;left:10517;top:4328;width:871;height:1021" coordorigin="10517,4328" coordsize="871,1021" path="m10724,4839l10719,4839,10723,4844,10724,4839e" filled="t" fillcolor="#66B345" stroked="f">
                <v:path arrowok="t"/>
                <v:fill/>
              </v:shape>
              <v:shape style="position:absolute;left:10517;top:4328;width:871;height:1021" coordorigin="10517,4328" coordsize="871,1021" path="m10726,4833l10719,4833,10725,4833,10726,4833e" filled="t" fillcolor="#66B345" stroked="f">
                <v:path arrowok="t"/>
                <v:fill/>
              </v:shape>
              <v:shape style="position:absolute;left:10517;top:4328;width:871;height:1021" coordorigin="10517,4328" coordsize="871,1021" path="m10724,4731l10719,4731,10724,4732,10724,4731e" filled="t" fillcolor="#66B345" stroked="f">
                <v:path arrowok="t"/>
                <v:fill/>
              </v:shape>
              <v:shape style="position:absolute;left:10517;top:4328;width:871;height:1021" coordorigin="10517,4328" coordsize="871,1021" path="m10639,4328l10638,4351,10637,4379,10635,4395,10625,4400,10635,4409,10634,4431,10633,4454,10629,4455,10628,4462,10561,4607,10517,4650,10523,4657,10531,4657,10531,4661,10543,4665,10543,4722,10719,4722,10719,4665,10735,4661,10735,4657,10742,4657,10748,4650,10708,4602,10669,4514,10645,4455,10642,4454,10642,4406,10652,4400,10642,4395,10639,4328e" filled="t" fillcolor="#66B345" stroked="f">
                <v:path arrowok="t"/>
                <v:fill/>
              </v:shape>
            </v:group>
            <v:group style="position:absolute;left:9693;top:4194;width:981;height:1155" coordorigin="9693,4194" coordsize="981,1155">
              <v:shape style="position:absolute;left:9693;top:4194;width:981;height:1155" coordorigin="9693,4194" coordsize="981,1155" path="m9927,4644l9714,4644,9713,4651,9716,4654,9722,4656,9722,4765,9720,4766,9716,4766,9713,4768,9714,4775,9716,4775,9721,4777,9722,4782,9722,5350,10639,5350,10639,5032,10674,5032,10579,4843,10430,4843,10430,4836,9920,4836,9920,4775,9926,4775,9928,4768,9920,4768,9920,4653,9927,4653,9927,4651,9927,4644e" filled="t" fillcolor="#BCD85F" stroked="f">
                <v:path arrowok="t"/>
                <v:fill/>
              </v:shape>
              <v:shape style="position:absolute;left:9693;top:4194;width:981;height:1155" coordorigin="9693,4194" coordsize="981,1155" path="m10432,4831l10404,4831,10404,4836,10432,4836,10432,4831e" filled="t" fillcolor="#BCD85F" stroked="f">
                <v:path arrowok="t"/>
                <v:fill/>
              </v:shape>
              <v:shape style="position:absolute;left:9693;top:4194;width:981;height:1155" coordorigin="9693,4194" coordsize="981,1155" path="m9926,4775l9920,4775,9925,4780,9926,4775e" filled="t" fillcolor="#BCD85F" stroked="f">
                <v:path arrowok="t"/>
                <v:fill/>
              </v:shape>
              <v:shape style="position:absolute;left:9693;top:4194;width:981;height:1155" coordorigin="9693,4194" coordsize="981,1155" path="m9928,4768l9920,4768,9928,4768,9928,4768e" filled="t" fillcolor="#BCD85F" stroked="f">
                <v:path arrowok="t"/>
                <v:fill/>
              </v:shape>
              <v:shape style="position:absolute;left:9693;top:4194;width:981;height:1155" coordorigin="9693,4194" coordsize="981,1155" path="m9927,4653l9920,4653,9926,4654,9927,4653e" filled="t" fillcolor="#BCD85F" stroked="f">
                <v:path arrowok="t"/>
                <v:fill/>
              </v:shape>
              <v:shape style="position:absolute;left:9693;top:4194;width:981;height:1155" coordorigin="9693,4194" coordsize="981,1155" path="m9831,4194l9828,4260,9815,4280,9826,4295,9824,4319,9823,4341,9819,4342,9818,4351,9743,4514,9693,4562,9700,4570,9709,4570,9709,4575,9722,4578,9722,4644,9920,4644,9920,4579,9938,4575,9938,4569,9946,4569,9953,4562,9908,4509,9860,4400,9837,4342,9833,4341,9833,4288,9845,4281,9833,4275,9831,4194e" filled="t" fillcolor="#BCD85F" stroked="f">
                <v:path arrowok="t"/>
                <v:fill/>
              </v:shape>
            </v:group>
            <v:group style="position:absolute;left:9833;top:2379;width:2;height:1724" coordorigin="9833,2379" coordsize="2,1724">
              <v:shape style="position:absolute;left:9833;top:2379;width:2;height:1724" coordorigin="9833,2379" coordsize="0,1724" path="m9833,4103l9833,2379e" filled="f" stroked="t" strokeweight=".846pt" strokecolor="#BCD85F">
                <v:path arrowok="t"/>
              </v:shape>
            </v:group>
            <v:group style="position:absolute;left:11144;top:3167;width:2;height:1606" coordorigin="11144,3167" coordsize="2,1606">
              <v:shape style="position:absolute;left:11144;top:3167;width:2;height:1606" coordorigin="11144,3167" coordsize="0,1606" path="m11144,4773l11144,3167e" filled="f" stroked="t" strokeweight=".924pt" strokecolor="#66B345">
                <v:path arrowok="t"/>
              </v:shape>
            </v:group>
            <v:group style="position:absolute;left:12363;top:1789;width:1260;height:2974" coordorigin="12363,1789" coordsize="1260,2974">
              <v:shape style="position:absolute;left:12363;top:1789;width:1260;height:2974" coordorigin="12363,1789" coordsize="1260,2974" path="m13623,1789l13623,4764,12363,4764e" filled="f" stroked="t" strokeweight=".924pt" strokecolor="#69BADE">
                <v:path arrowok="t"/>
              </v:shape>
            </v:group>
            <v:group style="position:absolute;left:11485;top:2091;width:897;height:2246" coordorigin="11485,2091" coordsize="897,2246">
              <v:shape style="position:absolute;left:11485;top:2091;width:897;height:2246" coordorigin="11485,2091" coordsize="897,2246" path="m12383,2091l12383,4337,11485,4337e" filled="f" stroked="t" strokeweight=".924pt" strokecolor="#006381">
                <v:path arrowok="t"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stärke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Gemeinschaf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trage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mi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Ihre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m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solidarischen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Beitra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daz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u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1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bei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das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Evangelisch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Landeskirch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Bade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5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auch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langfristi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ein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lebendig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8"/>
          <w:w w:val="100"/>
        </w:rPr>
        <w:t>K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irch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fü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Mensche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vo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Or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sei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kann.</w:t>
      </w:r>
      <w:r>
        <w:rPr>
          <w:rFonts w:ascii="Trebuchet MS" w:hAnsi="Trebuchet MS" w:cs="Trebuchet MS" w:eastAsia="Trebuchet MS"/>
          <w:sz w:val="14"/>
          <w:szCs w:val="14"/>
          <w:color w:val="000000"/>
          <w:spacing w:val="0"/>
          <w:w w:val="10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/>
        <w:br w:type="column"/>
      </w:r>
      <w:r>
        <w:rPr>
          <w:sz w:val="26"/>
          <w:szCs w:val="26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717EBD"/>
          <w:spacing w:val="-3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-9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1"/>
          <w:b/>
          <w:bCs/>
        </w:rPr>
        <w:t>GOTTESDIENSTE,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1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SEELSORG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LEBENSBEGLEI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150" w:lineRule="atLeast"/>
        <w:ind w:right="8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Gottesdienst,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0"/>
        </w:rPr>
        <w:t>P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ersona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BCD85F"/>
          <w:spacing w:val="0"/>
          <w:w w:val="100"/>
          <w:b/>
          <w:bCs/>
        </w:rPr>
        <w:t>9</w:t>
      </w:r>
      <w:r>
        <w:rPr>
          <w:rFonts w:ascii="Trebuchet MS" w:hAnsi="Trebuchet MS" w:cs="Trebuchet MS" w:eastAsia="Trebuchet MS"/>
          <w:sz w:val="17"/>
          <w:szCs w:val="17"/>
          <w:color w:val="BCD85F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BCD85F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1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KINDER,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JUGEN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0"/>
          <w:w w:val="104"/>
          <w:b/>
          <w:bCs/>
        </w:rPr>
        <w:t>F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AMILIE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indertages-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einrichtungen,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inder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40" w:lineRule="auto"/>
        <w:ind w:left="19"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66B345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66B345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66B345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left="19" w:right="25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KIRCH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IN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DEUTSCHLAND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WE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WEITE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ENGA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GEMENT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19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Unterstützung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5" w:after="0" w:line="25" w:lineRule="exact"/>
        <w:ind w:left="19" w:right="-6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2"/>
          <w:position w:val="-10"/>
        </w:rPr>
        <w:t>finanzschwäch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2"/>
          <w:position w:val="-1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position w:val="-10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  <w:position w:val="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006381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006381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06381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1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GEBÄUDE-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UNTERHA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150" w:lineRule="atLeast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meinderäume,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Pfarrhäuser;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viele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denkmal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geschütz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40" w:lineRule="auto"/>
        <w:ind w:left="27"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69BADE"/>
          <w:spacing w:val="0"/>
          <w:w w:val="100"/>
          <w:b/>
          <w:bCs/>
        </w:rPr>
        <w:t>7</w:t>
      </w:r>
      <w:r>
        <w:rPr>
          <w:rFonts w:ascii="Trebuchet MS" w:hAnsi="Trebuchet MS" w:cs="Trebuchet MS" w:eastAsia="Trebuchet MS"/>
          <w:sz w:val="17"/>
          <w:szCs w:val="17"/>
          <w:color w:val="69BADE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69BADE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27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DIAKONIE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2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left="27"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1"/>
          <w:w w:val="104"/>
        </w:rPr>
        <w:t>Diako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stationen,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Altenheime,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Krankenhäuse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Sozialarbeit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78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KOSTEN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KIRCHEN-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STEUER-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ERHEBUNG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150" w:lineRule="atLeast"/>
        <w:ind w:right="628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Zahlun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staatliche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Finanzverwal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740"/>
          <w:cols w:num="7" w:equalWidth="0">
            <w:col w:w="4911" w:space="786"/>
            <w:col w:w="1010" w:space="2298"/>
            <w:col w:w="848" w:space="410"/>
            <w:col w:w="978" w:space="308"/>
            <w:col w:w="915" w:space="289"/>
            <w:col w:w="914" w:space="430"/>
            <w:col w:w="1503"/>
          </w:cols>
        </w:sectPr>
      </w:pPr>
      <w:rPr/>
    </w:p>
    <w:p>
      <w:pPr>
        <w:spacing w:before="0" w:after="0" w:line="161" w:lineRule="exact"/>
        <w:ind w:left="561"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  <w:position w:val="1"/>
        </w:rPr>
        <w:t>2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8"/>
          <w:w w:val="100"/>
          <w:b/>
          <w:bCs/>
          <w:position w:val="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  <w:position w:val="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61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BER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6"/>
          <w:w w:val="104"/>
          <w:b/>
          <w:bCs/>
        </w:rPr>
        <w:t>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240" w:lineRule="auto"/>
        <w:ind w:left="561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&amp;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SEELSORGE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left="561"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Krankenhaus-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Altenheim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seelsorge,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elefon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Notfallseelsorge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161" w:lineRule="exact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94D6DA"/>
          <w:spacing w:val="0"/>
          <w:w w:val="100"/>
          <w:b/>
          <w:bCs/>
          <w:position w:val="1"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94D6DA"/>
          <w:spacing w:val="-8"/>
          <w:w w:val="100"/>
          <w:b/>
          <w:bCs/>
          <w:position w:val="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94D6DA"/>
          <w:spacing w:val="-3"/>
          <w:w w:val="100"/>
          <w:b/>
          <w:bCs/>
          <w:position w:val="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1" w:lineRule="auto"/>
        <w:ind w:right="85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KIRCHENMUSIK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KU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TUR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Chöre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Orcheste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onzerte,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Theate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Ausstellungen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156" w:lineRule="exact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  <w:position w:val="1"/>
        </w:rPr>
        <w:t>1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  <w:position w:val="1"/>
        </w:rPr>
        <w:t>0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9"/>
          <w:w w:val="100"/>
          <w:b/>
          <w:bCs/>
          <w:position w:val="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  <w:position w:val="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1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LEITUN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VE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  <w:b/>
          <w:bCs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0"/>
          <w:w w:val="104"/>
          <w:b/>
          <w:bCs/>
        </w:rPr>
        <w:t>W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Zentral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Auf-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gabe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wi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die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irchenleitung,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echnungsprü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fung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</w:rPr>
        <w:t>P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ersonal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verwaltung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161" w:lineRule="exact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3"/>
          <w:w w:val="100"/>
          <w:b/>
          <w:bCs/>
          <w:position w:val="1"/>
        </w:rPr>
        <w:t>1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0"/>
          <w:w w:val="100"/>
          <w:b/>
          <w:bCs/>
          <w:position w:val="1"/>
        </w:rPr>
        <w:t>2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9"/>
          <w:w w:val="100"/>
          <w:b/>
          <w:bCs/>
          <w:position w:val="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3"/>
          <w:w w:val="100"/>
          <w:b/>
          <w:bCs/>
          <w:position w:val="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1" w:lineRule="auto"/>
        <w:ind w:right="168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BILDUN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ERZIEHUNG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eligionsunter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richt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Erwachse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nenbildung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4"/>
        </w:rPr>
        <w:t>u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len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Hochschulen,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Büchereien,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</w:rPr>
        <w:t>W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eiterbildungen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48" w:lineRule="exact"/>
        <w:ind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position w:val="2"/>
        </w:rPr>
        <w:t>Gemeinde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position w:val="2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2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position w:val="2"/>
        </w:rPr>
        <w:t>inkl.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  <w:position w:val="0"/>
        </w:rPr>
      </w:r>
    </w:p>
    <w:p>
      <w:pPr>
        <w:spacing w:before="5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Pfarrerinne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Pfarre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Gemein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dediakoninnen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-diakone,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Gruppe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Kreis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Gemeinde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240" w:lineRule="auto"/>
        <w:ind w:right="-6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Jugendgruppen,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5" w:after="0" w:line="248" w:lineRule="auto"/>
        <w:ind w:right="28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Familien-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angebote,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Freizeiten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144" w:lineRule="exact"/>
        <w:ind w:right="-6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evangelischer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5" w:after="0" w:line="248" w:lineRule="auto"/>
        <w:ind w:right="-3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EKD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Zusammen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arbei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mi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4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christlichen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weltweit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vo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Ort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Ent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wicklungshilfe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5" w:after="0" w:line="240" w:lineRule="auto"/>
        <w:ind w:right="-6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ortsbildprägend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248" w:lineRule="auto"/>
        <w:ind w:right="594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tun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dafü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das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5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si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die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irchensteuer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zusamme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mit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de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Einkom-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mensteuer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erhebt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740"/>
          <w:cols w:num="9" w:equalWidth="0">
            <w:col w:w="1496" w:space="321"/>
            <w:col w:w="1025" w:space="303"/>
            <w:col w:w="885" w:space="377"/>
            <w:col w:w="1044" w:space="246"/>
            <w:col w:w="983" w:space="2325"/>
            <w:col w:w="935" w:space="343"/>
            <w:col w:w="1002" w:space="265"/>
            <w:col w:w="913" w:space="1635"/>
            <w:col w:w="1502"/>
          </w:cols>
        </w:sectPr>
      </w:pPr>
      <w:rPr/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740"/>
        </w:sectPr>
      </w:pPr>
      <w:rPr/>
    </w:p>
    <w:p>
      <w:pPr>
        <w:spacing w:before="26" w:after="0" w:line="340" w:lineRule="exact"/>
        <w:ind w:left="5103" w:right="-86"/>
        <w:jc w:val="left"/>
        <w:tabs>
          <w:tab w:pos="7940" w:val="left"/>
        </w:tabs>
        <w:rPr>
          <w:rFonts w:ascii="Trebuchet MS" w:hAnsi="Trebuchet MS" w:cs="Trebuchet MS" w:eastAsia="Trebuchet MS"/>
          <w:sz w:val="30"/>
          <w:szCs w:val="30"/>
        </w:rPr>
      </w:pPr>
      <w:rPr/>
      <w:r>
        <w:rPr>
          <w:rFonts w:ascii="Trebuchet MS" w:hAnsi="Trebuchet MS" w:cs="Trebuchet MS" w:eastAsia="Trebuchet MS"/>
          <w:sz w:val="30"/>
          <w:szCs w:val="30"/>
          <w:color w:val="FFFFFF"/>
          <w:spacing w:val="-26"/>
          <w:w w:val="100"/>
          <w:b/>
          <w:bCs/>
          <w:position w:val="-1"/>
        </w:rPr>
        <w:t>1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5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0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19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-3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1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-2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0"/>
          <w:w w:val="100"/>
          <w:b/>
          <w:bCs/>
          <w:position w:val="-1"/>
        </w:rPr>
        <w:t>O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3"/>
          <w:w w:val="100"/>
          <w:b/>
          <w:bCs/>
          <w:position w:val="-1"/>
        </w:rPr>
        <w:t>M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1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2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7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  <w:tab/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2"/>
          <w:w w:val="102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2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5"/>
          <w:w w:val="102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2"/>
          <w:b/>
          <w:bCs/>
          <w:position w:val="-1"/>
        </w:rPr>
        <w:t>C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2"/>
          <w:b/>
          <w:bCs/>
          <w:position w:val="-1"/>
        </w:rPr>
        <w:t>H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2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2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2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2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6"/>
          <w:w w:val="102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2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2"/>
          <w:b/>
          <w:bCs/>
          <w:position w:val="-1"/>
        </w:rPr>
        <w:t>ER</w:t>
      </w:r>
      <w:r>
        <w:rPr>
          <w:rFonts w:ascii="Trebuchet MS" w:hAnsi="Trebuchet MS" w:cs="Trebuchet MS" w:eastAsia="Trebuchet MS"/>
          <w:sz w:val="30"/>
          <w:szCs w:val="30"/>
          <w:color w:val="000000"/>
          <w:spacing w:val="0"/>
          <w:w w:val="100"/>
          <w:position w:val="0"/>
        </w:rPr>
      </w:r>
    </w:p>
    <w:p>
      <w:pPr>
        <w:spacing w:before="0" w:after="0" w:line="190" w:lineRule="exact"/>
        <w:jc w:val="left"/>
        <w:rPr>
          <w:sz w:val="19"/>
          <w:szCs w:val="19"/>
        </w:rPr>
      </w:pPr>
      <w:rPr/>
      <w:r>
        <w:rPr/>
        <w:br w:type="column"/>
      </w:r>
      <w:r>
        <w:rPr>
          <w:sz w:val="19"/>
          <w:szCs w:val="19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Zahlen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Zuordnungen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Bereiche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haben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sich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gegenüber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2014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leicht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verändert.</w:t>
      </w:r>
      <w:r>
        <w:rPr>
          <w:rFonts w:ascii="Trebuchet MS" w:hAnsi="Trebuchet MS" w:cs="Trebuchet MS" w:eastAsia="Trebuchet MS"/>
          <w:sz w:val="9"/>
          <w:szCs w:val="9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740"/>
          <w:cols w:num="2" w:equalWidth="0">
            <w:col w:w="10235" w:space="426"/>
            <w:col w:w="4939"/>
          </w:cols>
        </w:sectPr>
      </w:pPr>
      <w:rPr/>
    </w:p>
    <w:p>
      <w:pPr>
        <w:spacing w:before="3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740"/>
        </w:sectPr>
      </w:pPr>
      <w:rPr/>
    </w:p>
    <w:p>
      <w:pPr>
        <w:spacing w:before="33" w:after="0" w:line="305" w:lineRule="auto"/>
        <w:ind w:left="121"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agier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sich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Seelso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Dia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onie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Jugenda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leitung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Bildung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Entwicklungsa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8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ultu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schutz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Viel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erstaunlic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und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3" w:after="0" w:line="305" w:lineRule="auto"/>
        <w:ind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br w:type="column"/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gib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lässlichen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-2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Sie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äg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esentlic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ermö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lich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Men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lebba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ande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3" w:after="0" w:line="305" w:lineRule="auto"/>
        <w:ind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br w:type="column"/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anisatio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allen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Lebenslage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darau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konzentrieren,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ohn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ständi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ringen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Kirchensteue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evan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3" w:after="0" w:line="305" w:lineRule="auto"/>
        <w:ind w:right="49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br w:type="column"/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Glaube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Hoffnun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Liebe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(1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Korinthe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)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Gesellschaft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strahle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lassen.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right="531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In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hyperlink r:id="rId7"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www.kirchensteuer-wirkt.de</w:t>
        </w:r>
        <w:r>
          <w:rPr>
            <w:rFonts w:ascii="Cambria" w:hAnsi="Cambria" w:cs="Cambria" w:eastAsia="Cambria"/>
            <w:sz w:val="19"/>
            <w:szCs w:val="19"/>
            <w:color w:val="000000"/>
            <w:spacing w:val="0"/>
            <w:w w:val="100"/>
          </w:rPr>
        </w:r>
      </w:hyperlink>
    </w:p>
    <w:sectPr>
      <w:type w:val="continuous"/>
      <w:pgSz w:w="16800" w:h="11920" w:orient="landscape"/>
      <w:pgMar w:top="160" w:bottom="280" w:left="460" w:right="740"/>
      <w:cols w:num="4" w:equalWidth="0">
        <w:col w:w="3573" w:space="339"/>
        <w:col w:w="3452" w:space="944"/>
        <w:col w:w="3416" w:space="340"/>
        <w:col w:w="353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kirchensteuer-wirkt.de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2023-02-09T14:43:41Z</dcterms:created>
  <dcterms:modified xsi:type="dcterms:W3CDTF">2023-02-09T14:43:41Z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2023-02-09T00:00:00Z</vt:filetime>
  </property>
</Properties>
</file>